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1B7E" w:rsidRPr="00F340F3" w:rsidRDefault="003B1B7E" w:rsidP="003D6909">
      <w:pPr>
        <w:jc w:val="center"/>
        <w:rPr>
          <w:b/>
          <w:i/>
          <w:sz w:val="24"/>
        </w:rPr>
      </w:pPr>
      <w:r w:rsidRPr="00F340F3">
        <w:rPr>
          <w:b/>
          <w:i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97.5pt;height:499.5pt">
            <v:imagedata r:id="rId5" o:title=""/>
          </v:shape>
        </w:pict>
      </w:r>
    </w:p>
    <w:p w:rsidR="003B1B7E" w:rsidRPr="003D6909" w:rsidRDefault="003B1B7E" w:rsidP="003D6909">
      <w:pPr>
        <w:jc w:val="center"/>
        <w:rPr>
          <w:b/>
          <w:i/>
          <w:sz w:val="24"/>
        </w:rPr>
      </w:pPr>
      <w:r w:rsidRPr="003D6909">
        <w:rPr>
          <w:b/>
          <w:i/>
          <w:sz w:val="24"/>
        </w:rPr>
        <w:t>1.Пояснительная записка к рабочей программе по географии 8 класс.</w:t>
      </w:r>
    </w:p>
    <w:p w:rsidR="003B1B7E" w:rsidRPr="003D6909" w:rsidRDefault="003B1B7E" w:rsidP="003D6909">
      <w:pPr>
        <w:pStyle w:val="BodyTextIndent2"/>
        <w:spacing w:line="240" w:lineRule="auto"/>
        <w:ind w:firstLine="567"/>
        <w:jc w:val="center"/>
        <w:rPr>
          <w:b/>
          <w:bCs/>
          <w:i/>
          <w:iCs/>
          <w:sz w:val="24"/>
        </w:rPr>
      </w:pPr>
      <w:r w:rsidRPr="003D6909">
        <w:rPr>
          <w:b/>
          <w:bCs/>
          <w:i/>
          <w:iCs/>
          <w:sz w:val="24"/>
        </w:rPr>
        <w:t>Изучение географии в основной школе направлено на достижение следующих целей:</w:t>
      </w:r>
    </w:p>
    <w:p w:rsidR="003B1B7E" w:rsidRPr="003D6909" w:rsidRDefault="003B1B7E" w:rsidP="003D6909">
      <w:pPr>
        <w:numPr>
          <w:ilvl w:val="0"/>
          <w:numId w:val="1"/>
        </w:numPr>
        <w:spacing w:before="60" w:line="20" w:lineRule="atLeast"/>
        <w:jc w:val="both"/>
        <w:rPr>
          <w:sz w:val="24"/>
        </w:rPr>
      </w:pPr>
      <w:r w:rsidRPr="003D6909">
        <w:rPr>
          <w:b/>
          <w:sz w:val="24"/>
        </w:rPr>
        <w:t>освоение знаний</w:t>
      </w:r>
      <w:r w:rsidRPr="003D6909">
        <w:rPr>
          <w:sz w:val="24"/>
        </w:rPr>
        <w:t xml:space="preserve"> об основных географических понятиях, закономерностях развития, размещения и взаимосвязи природы, населения и хозяйства разных территорий; формирования географических регионов в соответствии с природными и социально-экономическими факторами; о своей Родине – России во всем ее разнообразии и целостности; об окружающей среде и рациональном природопользовании;</w:t>
      </w:r>
    </w:p>
    <w:p w:rsidR="003B1B7E" w:rsidRPr="003D6909" w:rsidRDefault="003B1B7E" w:rsidP="003D6909">
      <w:pPr>
        <w:numPr>
          <w:ilvl w:val="0"/>
          <w:numId w:val="1"/>
        </w:numPr>
        <w:spacing w:before="60" w:line="20" w:lineRule="atLeast"/>
        <w:jc w:val="both"/>
        <w:rPr>
          <w:bCs/>
          <w:i/>
          <w:sz w:val="24"/>
        </w:rPr>
      </w:pPr>
      <w:r w:rsidRPr="003D6909">
        <w:rPr>
          <w:b/>
          <w:sz w:val="24"/>
        </w:rPr>
        <w:t>овладение умениями</w:t>
      </w:r>
      <w:r w:rsidRPr="003D6909">
        <w:rPr>
          <w:sz w:val="24"/>
        </w:rPr>
        <w:t xml:space="preserve"> </w:t>
      </w:r>
      <w:r w:rsidRPr="003D6909">
        <w:rPr>
          <w:bCs/>
          <w:sz w:val="24"/>
        </w:rPr>
        <w:t>ориентироваться на местности; использовать один из «языков» международного общения – географическую карту, статистические материалы, современные геоинформационные технологии для поиска, интерпретации и демонстрации различных географических данных; применять географические знания для объяснения и оценки разнообразных географических явлений и процессов;</w:t>
      </w:r>
    </w:p>
    <w:p w:rsidR="003B1B7E" w:rsidRPr="003D6909" w:rsidRDefault="003B1B7E" w:rsidP="003D6909">
      <w:pPr>
        <w:numPr>
          <w:ilvl w:val="0"/>
          <w:numId w:val="1"/>
        </w:numPr>
        <w:spacing w:before="60" w:line="20" w:lineRule="atLeast"/>
        <w:jc w:val="both"/>
        <w:rPr>
          <w:sz w:val="24"/>
        </w:rPr>
      </w:pPr>
      <w:r w:rsidRPr="003D6909">
        <w:rPr>
          <w:b/>
          <w:sz w:val="24"/>
        </w:rPr>
        <w:t xml:space="preserve">развитие </w:t>
      </w:r>
      <w:r w:rsidRPr="003D6909">
        <w:rPr>
          <w:sz w:val="24"/>
        </w:rPr>
        <w:t>познавательных интересов, интеллектуальных и творческих способностей в процессе географических наблюдений, решения географических задач, самостоятельного приобретения новых знаний по географии ;</w:t>
      </w:r>
    </w:p>
    <w:p w:rsidR="003B1B7E" w:rsidRPr="003D6909" w:rsidRDefault="003B1B7E" w:rsidP="003D6909">
      <w:pPr>
        <w:numPr>
          <w:ilvl w:val="0"/>
          <w:numId w:val="1"/>
        </w:numPr>
        <w:spacing w:before="60" w:line="20" w:lineRule="atLeast"/>
        <w:jc w:val="both"/>
        <w:rPr>
          <w:sz w:val="24"/>
        </w:rPr>
      </w:pPr>
      <w:r w:rsidRPr="003D6909">
        <w:rPr>
          <w:b/>
          <w:sz w:val="24"/>
        </w:rPr>
        <w:t xml:space="preserve">воспитание </w:t>
      </w:r>
      <w:r w:rsidRPr="003D6909">
        <w:rPr>
          <w:sz w:val="24"/>
        </w:rPr>
        <w:t>позитивного ценностного отношения к окружающей среде, экологической культуры, любви к своей местности, своему региону, своей стране, взаимопонимания с другими народами;</w:t>
      </w:r>
    </w:p>
    <w:p w:rsidR="003B1B7E" w:rsidRPr="003D6909" w:rsidRDefault="003B1B7E" w:rsidP="003D6909">
      <w:pPr>
        <w:numPr>
          <w:ilvl w:val="0"/>
          <w:numId w:val="1"/>
        </w:numPr>
        <w:spacing w:before="60" w:line="20" w:lineRule="atLeast"/>
        <w:jc w:val="both"/>
        <w:rPr>
          <w:sz w:val="24"/>
        </w:rPr>
      </w:pPr>
      <w:r w:rsidRPr="003D6909">
        <w:rPr>
          <w:b/>
          <w:sz w:val="24"/>
        </w:rPr>
        <w:t xml:space="preserve">формирование способности и готовности </w:t>
      </w:r>
      <w:r w:rsidRPr="003D6909">
        <w:rPr>
          <w:sz w:val="24"/>
        </w:rPr>
        <w:t>к использованию географических знаний и умений в повседневной жизни для: сохранения окружающей среды, способности и готовности личности к социально-ответственному поведению в ней; адаптации к условиям проживания на определенной территории; самостоятельного оценивания уровня безопасности окружающей среды как сферы жизнедеятельности, решения практических задач.</w:t>
      </w:r>
    </w:p>
    <w:p w:rsidR="003B1B7E" w:rsidRPr="003D6909" w:rsidRDefault="003B1B7E" w:rsidP="003D6909">
      <w:pPr>
        <w:pStyle w:val="ListParagraph"/>
        <w:shd w:val="clear" w:color="auto" w:fill="FFFFFF"/>
        <w:autoSpaceDE w:val="0"/>
        <w:autoSpaceDN w:val="0"/>
        <w:adjustRightInd w:val="0"/>
        <w:ind w:left="567"/>
        <w:jc w:val="center"/>
        <w:rPr>
          <w:b/>
          <w:i/>
          <w:sz w:val="24"/>
        </w:rPr>
      </w:pPr>
      <w:r w:rsidRPr="003D6909">
        <w:rPr>
          <w:b/>
          <w:i/>
          <w:color w:val="000000"/>
          <w:sz w:val="24"/>
        </w:rPr>
        <w:t xml:space="preserve">При изучении курса решаются следующие </w:t>
      </w:r>
      <w:r w:rsidRPr="003D6909">
        <w:rPr>
          <w:b/>
          <w:i/>
          <w:iCs/>
          <w:color w:val="000000"/>
          <w:sz w:val="24"/>
        </w:rPr>
        <w:t>задачи:</w:t>
      </w:r>
    </w:p>
    <w:p w:rsidR="003B1B7E" w:rsidRPr="003D6909" w:rsidRDefault="003B1B7E" w:rsidP="003D6909">
      <w:pPr>
        <w:pStyle w:val="ListParagraph"/>
        <w:numPr>
          <w:ilvl w:val="0"/>
          <w:numId w:val="1"/>
        </w:numPr>
        <w:rPr>
          <w:color w:val="000000"/>
          <w:sz w:val="24"/>
        </w:rPr>
      </w:pPr>
      <w:r w:rsidRPr="003D6909">
        <w:rPr>
          <w:color w:val="000000"/>
          <w:sz w:val="24"/>
        </w:rPr>
        <w:t>- формирование географического образа своей страны, представления о России как целостном географическом ре</w:t>
      </w:r>
      <w:r w:rsidRPr="003D6909">
        <w:rPr>
          <w:color w:val="000000"/>
          <w:sz w:val="24"/>
        </w:rPr>
        <w:softHyphen/>
        <w:t>гионе и одновременно как о субъекте глобального географи</w:t>
      </w:r>
      <w:r w:rsidRPr="003D6909">
        <w:rPr>
          <w:color w:val="000000"/>
          <w:sz w:val="24"/>
        </w:rPr>
        <w:softHyphen/>
        <w:t>ческого пространства;</w:t>
      </w:r>
    </w:p>
    <w:p w:rsidR="003B1B7E" w:rsidRPr="003D6909" w:rsidRDefault="003B1B7E" w:rsidP="003D6909">
      <w:pPr>
        <w:pStyle w:val="ListParagraph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color w:val="000000"/>
          <w:sz w:val="24"/>
        </w:rPr>
        <w:t>- формирование позитивного географического образа Рос</w:t>
      </w:r>
      <w:r w:rsidRPr="003D6909">
        <w:rPr>
          <w:color w:val="000000"/>
          <w:sz w:val="24"/>
        </w:rPr>
        <w:softHyphen/>
        <w:t>сии как огромной территории с уникальными природными условиями и ресурсами, многообразными традициями насе</w:t>
      </w:r>
      <w:r w:rsidRPr="003D6909">
        <w:rPr>
          <w:color w:val="000000"/>
          <w:sz w:val="24"/>
        </w:rPr>
        <w:softHyphen/>
        <w:t>ляющих ее народов;</w:t>
      </w:r>
    </w:p>
    <w:p w:rsidR="003B1B7E" w:rsidRPr="003D6909" w:rsidRDefault="003B1B7E" w:rsidP="003D6909">
      <w:pPr>
        <w:pStyle w:val="ListParagraph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color w:val="000000"/>
          <w:sz w:val="24"/>
        </w:rPr>
        <w:t>- развитие умений анализировать, сравнивать, использо</w:t>
      </w:r>
      <w:r w:rsidRPr="003D6909">
        <w:rPr>
          <w:color w:val="000000"/>
          <w:sz w:val="24"/>
        </w:rPr>
        <w:softHyphen/>
        <w:t>вать в повседневной жизни информацию из различных ис</w:t>
      </w:r>
      <w:r w:rsidRPr="003D6909">
        <w:rPr>
          <w:color w:val="000000"/>
          <w:sz w:val="24"/>
        </w:rPr>
        <w:softHyphen/>
        <w:t>точников — карт, учебников, статистических данных, ин</w:t>
      </w:r>
      <w:r w:rsidRPr="003D6909">
        <w:rPr>
          <w:color w:val="000000"/>
          <w:sz w:val="24"/>
        </w:rPr>
        <w:softHyphen/>
        <w:t>тернет-ресурсов;</w:t>
      </w:r>
    </w:p>
    <w:p w:rsidR="003B1B7E" w:rsidRPr="003D6909" w:rsidRDefault="003B1B7E" w:rsidP="003D6909">
      <w:pPr>
        <w:pStyle w:val="ListParagraph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color w:val="000000"/>
          <w:sz w:val="24"/>
        </w:rPr>
        <w:t>- развитие умений и навыков вести наблюдения за объ</w:t>
      </w:r>
      <w:r w:rsidRPr="003D6909">
        <w:rPr>
          <w:color w:val="000000"/>
          <w:sz w:val="24"/>
        </w:rPr>
        <w:softHyphen/>
        <w:t>ектами, процессами и явлениями географической среды, их изменениями в результате деятельности человека, прини</w:t>
      </w:r>
      <w:r w:rsidRPr="003D6909">
        <w:rPr>
          <w:color w:val="000000"/>
          <w:sz w:val="24"/>
        </w:rPr>
        <w:softHyphen/>
        <w:t>мать простейшие меры по защите и охране природы;</w:t>
      </w:r>
    </w:p>
    <w:p w:rsidR="003B1B7E" w:rsidRPr="003D6909" w:rsidRDefault="003B1B7E" w:rsidP="003D6909">
      <w:pPr>
        <w:pStyle w:val="ListParagraph"/>
        <w:numPr>
          <w:ilvl w:val="0"/>
          <w:numId w:val="1"/>
        </w:numPr>
        <w:rPr>
          <w:color w:val="000000"/>
          <w:sz w:val="24"/>
        </w:rPr>
      </w:pPr>
      <w:r w:rsidRPr="003D6909">
        <w:rPr>
          <w:color w:val="000000"/>
          <w:sz w:val="24"/>
        </w:rPr>
        <w:t>- создание образа своего родного края.</w:t>
      </w:r>
    </w:p>
    <w:p w:rsidR="003B1B7E" w:rsidRPr="003D6909" w:rsidRDefault="003B1B7E" w:rsidP="003D6909">
      <w:pPr>
        <w:rPr>
          <w:sz w:val="24"/>
        </w:rPr>
      </w:pPr>
    </w:p>
    <w:p w:rsidR="003B1B7E" w:rsidRPr="003D6909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  <w:lang w:eastAsia="en-US"/>
        </w:rPr>
      </w:pPr>
      <w:r w:rsidRPr="003D6909">
        <w:rPr>
          <w:b/>
          <w:bCs/>
          <w:i/>
          <w:color w:val="000000"/>
          <w:sz w:val="24"/>
          <w:lang w:eastAsia="en-US"/>
        </w:rPr>
        <w:t>Общая характеристика предмета</w:t>
      </w:r>
    </w:p>
    <w:p w:rsidR="003B1B7E" w:rsidRPr="003D6909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color w:val="000000"/>
          <w:sz w:val="24"/>
        </w:rPr>
        <w:t>Курс «География России» (8—9 классы) занимает цент</w:t>
      </w:r>
      <w:r w:rsidRPr="003D6909">
        <w:rPr>
          <w:color w:val="000000"/>
          <w:sz w:val="24"/>
        </w:rPr>
        <w:softHyphen/>
        <w:t>ральное место в системе школьной географии. Именно этот курс завершает изучение географии в основной школе, что определяет его особую роль в формировании комплексных социально ориентированных знаний, мировоззрения, лично</w:t>
      </w:r>
      <w:r w:rsidRPr="003D6909">
        <w:rPr>
          <w:color w:val="000000"/>
          <w:sz w:val="24"/>
        </w:rPr>
        <w:softHyphen/>
        <w:t>стных качеств школьников.</w:t>
      </w:r>
    </w:p>
    <w:p w:rsidR="003B1B7E" w:rsidRPr="003D6909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color w:val="000000"/>
          <w:sz w:val="24"/>
        </w:rPr>
        <w:t>В результате изучения курса географии в 8 классе достигается:</w:t>
      </w:r>
    </w:p>
    <w:p w:rsidR="003B1B7E" w:rsidRPr="003D6909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color w:val="000000"/>
          <w:sz w:val="24"/>
        </w:rPr>
        <w:t>- формирование целостного представления об особеннос</w:t>
      </w:r>
      <w:r w:rsidRPr="003D6909">
        <w:rPr>
          <w:color w:val="000000"/>
          <w:sz w:val="24"/>
        </w:rPr>
        <w:softHyphen/>
        <w:t>тях природы, населения, хозяйства России, о месте нашей страны в современном мире;</w:t>
      </w:r>
    </w:p>
    <w:p w:rsidR="003B1B7E" w:rsidRPr="003D6909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color w:val="000000"/>
          <w:sz w:val="24"/>
        </w:rPr>
        <w:t>- воспитание любви к родной стране, родному краю, уваже</w:t>
      </w:r>
      <w:r w:rsidRPr="003D6909">
        <w:rPr>
          <w:color w:val="000000"/>
          <w:sz w:val="24"/>
        </w:rPr>
        <w:softHyphen/>
        <w:t>ния к истории и культуре Родины и населяющих ее народов;</w:t>
      </w:r>
    </w:p>
    <w:p w:rsidR="003B1B7E" w:rsidRPr="003D6909" w:rsidRDefault="003B1B7E" w:rsidP="003D6909">
      <w:pPr>
        <w:rPr>
          <w:color w:val="000000"/>
          <w:sz w:val="24"/>
        </w:rPr>
      </w:pPr>
      <w:r w:rsidRPr="003D6909">
        <w:rPr>
          <w:color w:val="000000"/>
          <w:sz w:val="24"/>
        </w:rPr>
        <w:t>- формирование личности, осознающей себя полноправным членом общества, гражданином, патриотом, ответственно относящимся к природе и ресурсам своей страны.</w:t>
      </w:r>
    </w:p>
    <w:p w:rsidR="003B1B7E" w:rsidRPr="003D6909" w:rsidRDefault="003B1B7E" w:rsidP="003D6909">
      <w:pPr>
        <w:jc w:val="both"/>
        <w:rPr>
          <w:color w:val="000000"/>
          <w:sz w:val="24"/>
          <w:lang w:eastAsia="en-US"/>
        </w:rPr>
      </w:pPr>
      <w:r w:rsidRPr="003D6909">
        <w:rPr>
          <w:color w:val="000000"/>
          <w:sz w:val="24"/>
          <w:lang w:eastAsia="en-US"/>
        </w:rPr>
        <w:t>Данная рабочая программа ориентирована на ис</w:t>
      </w:r>
      <w:r w:rsidRPr="003D6909">
        <w:rPr>
          <w:color w:val="000000"/>
          <w:sz w:val="24"/>
          <w:lang w:eastAsia="en-US"/>
        </w:rPr>
        <w:softHyphen/>
        <w:t>пользование учебника И.И. Бариновой «География России. 8 класс» (М.: Дрофа, 201</w:t>
      </w:r>
      <w:r>
        <w:rPr>
          <w:color w:val="000000"/>
          <w:sz w:val="24"/>
          <w:lang w:eastAsia="en-US"/>
        </w:rPr>
        <w:t>6</w:t>
      </w:r>
      <w:r w:rsidRPr="003D6909">
        <w:rPr>
          <w:color w:val="000000"/>
          <w:sz w:val="24"/>
          <w:lang w:eastAsia="en-US"/>
        </w:rPr>
        <w:t>).</w:t>
      </w:r>
    </w:p>
    <w:p w:rsidR="003B1B7E" w:rsidRPr="003D6909" w:rsidRDefault="003B1B7E" w:rsidP="003D6909">
      <w:pPr>
        <w:jc w:val="center"/>
        <w:rPr>
          <w:b/>
          <w:i/>
          <w:sz w:val="24"/>
        </w:rPr>
      </w:pPr>
      <w:r w:rsidRPr="003D6909">
        <w:rPr>
          <w:b/>
          <w:i/>
          <w:sz w:val="24"/>
        </w:rPr>
        <w:t>Место предмета в учебном плане</w:t>
      </w:r>
    </w:p>
    <w:p w:rsidR="003B1B7E" w:rsidRPr="003D6909" w:rsidRDefault="003B1B7E" w:rsidP="003D6909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color w:val="000000"/>
          <w:sz w:val="24"/>
          <w:lang w:eastAsia="en-US"/>
        </w:rPr>
      </w:pPr>
      <w:r w:rsidRPr="003D6909">
        <w:rPr>
          <w:color w:val="000000"/>
          <w:sz w:val="24"/>
          <w:lang w:eastAsia="en-US"/>
        </w:rPr>
        <w:t>Федеральный базисный учебный план для образовательных учреждений Российской Федерации отводит 245 часов для обязательного изучения географии на ступени основного</w:t>
      </w:r>
      <w:r w:rsidRPr="003D6909">
        <w:rPr>
          <w:i/>
          <w:iCs/>
          <w:color w:val="000000"/>
          <w:sz w:val="24"/>
          <w:lang w:eastAsia="en-US"/>
        </w:rPr>
        <w:t xml:space="preserve">  </w:t>
      </w:r>
      <w:r w:rsidRPr="003D6909">
        <w:rPr>
          <w:color w:val="000000"/>
          <w:sz w:val="24"/>
          <w:lang w:eastAsia="en-US"/>
        </w:rPr>
        <w:t xml:space="preserve">общего образования. Согласно базисному учебному плану </w:t>
      </w:r>
      <w:r>
        <w:rPr>
          <w:color w:val="000000"/>
          <w:sz w:val="24"/>
          <w:lang w:eastAsia="en-US"/>
        </w:rPr>
        <w:t xml:space="preserve">филиала </w:t>
      </w:r>
      <w:r w:rsidRPr="003D6909">
        <w:rPr>
          <w:color w:val="000000"/>
          <w:sz w:val="24"/>
          <w:lang w:eastAsia="en-US"/>
        </w:rPr>
        <w:t>МАОУ Стрехнинская СОШ</w:t>
      </w:r>
      <w:r>
        <w:rPr>
          <w:color w:val="000000"/>
          <w:sz w:val="24"/>
          <w:lang w:eastAsia="en-US"/>
        </w:rPr>
        <w:t xml:space="preserve"> – Боровская ООШ</w:t>
      </w:r>
      <w:r w:rsidRPr="003D6909">
        <w:rPr>
          <w:color w:val="000000"/>
          <w:sz w:val="24"/>
          <w:lang w:eastAsia="en-US"/>
        </w:rPr>
        <w:t xml:space="preserve"> на изучение географии в 8 классе отводится 2 ч в неделю (68 часов за год).</w:t>
      </w:r>
    </w:p>
    <w:p w:rsidR="003B1B7E" w:rsidRDefault="003B1B7E" w:rsidP="003D6909">
      <w:pPr>
        <w:pStyle w:val="BodyText2"/>
        <w:spacing w:before="60" w:line="240" w:lineRule="auto"/>
        <w:ind w:firstLine="567"/>
        <w:jc w:val="center"/>
        <w:rPr>
          <w:b/>
          <w:i/>
          <w:sz w:val="24"/>
        </w:rPr>
      </w:pPr>
    </w:p>
    <w:p w:rsidR="003B1B7E" w:rsidRPr="003D6909" w:rsidRDefault="003B1B7E" w:rsidP="003D6909">
      <w:pPr>
        <w:pStyle w:val="BodyText2"/>
        <w:spacing w:before="60" w:line="240" w:lineRule="auto"/>
        <w:ind w:firstLine="567"/>
        <w:jc w:val="center"/>
        <w:rPr>
          <w:b/>
          <w:sz w:val="24"/>
        </w:rPr>
      </w:pPr>
      <w:r>
        <w:rPr>
          <w:b/>
          <w:i/>
          <w:sz w:val="24"/>
        </w:rPr>
        <w:t>2.</w:t>
      </w:r>
      <w:r w:rsidRPr="003D6909">
        <w:rPr>
          <w:b/>
          <w:i/>
          <w:sz w:val="24"/>
        </w:rPr>
        <w:t>Содержание учебного предмета, согласно стандарту основного общего образования по географии</w:t>
      </w:r>
    </w:p>
    <w:p w:rsidR="003B1B7E" w:rsidRPr="003D6909" w:rsidRDefault="003B1B7E" w:rsidP="003D6909">
      <w:pPr>
        <w:spacing w:before="60"/>
        <w:ind w:firstLine="567"/>
        <w:jc w:val="both"/>
        <w:rPr>
          <w:sz w:val="24"/>
        </w:rPr>
      </w:pPr>
      <w:r w:rsidRPr="003D6909">
        <w:rPr>
          <w:b/>
          <w:sz w:val="24"/>
        </w:rPr>
        <w:t>Особенности географического положения России (9 часов)</w:t>
      </w:r>
      <w:r w:rsidRPr="003D6909">
        <w:rPr>
          <w:sz w:val="24"/>
        </w:rPr>
        <w:t xml:space="preserve">. Территория и акватория, морские и сухопутные границы, воздушное пространство, недра, континентальный шельф и экономическая зона Российской Федерации. История освоения и изучения территории России. </w:t>
      </w:r>
    </w:p>
    <w:p w:rsidR="003B1B7E" w:rsidRPr="003D6909" w:rsidRDefault="003B1B7E" w:rsidP="003D6909">
      <w:pPr>
        <w:spacing w:before="60"/>
        <w:ind w:firstLine="567"/>
        <w:jc w:val="both"/>
        <w:rPr>
          <w:sz w:val="24"/>
        </w:rPr>
      </w:pPr>
      <w:r w:rsidRPr="003D6909">
        <w:rPr>
          <w:b/>
          <w:sz w:val="24"/>
        </w:rPr>
        <w:t>Природа России (59 часов)</w:t>
      </w:r>
      <w:r w:rsidRPr="003D6909">
        <w:rPr>
          <w:i/>
          <w:sz w:val="24"/>
        </w:rPr>
        <w:t>.</w:t>
      </w:r>
      <w:r w:rsidRPr="003D6909">
        <w:rPr>
          <w:sz w:val="24"/>
        </w:rPr>
        <w:t xml:space="preserve"> Природные условия и ресурсы. Природный и экологический потенциал России. Особенности геологического строения и распространения крупных форм рельефа. Выявление зависимости между тектоническим строением, рельефом и размещением основных групп полезных ископаемых. Типы климатов, факторы их формирования, климатические пояса. Способы адаптации человека к разнообразным климатическим условиям на территории страны. Климат и хозяйственная деятельность людей. Многолетняя мерзлота на территории страны. Внутренние воды и водные ресурсы, особенности их размещения по территории страны. Зависимости между режимом, характером течения рек, рельефом и климатом. Природно-хозяйственные различия морей России. Почвы и почвенные ресурсы, размещение основных типов почв. Меры по сохранению плодородия почв. Стихийные природные явления на территории страны. Растительный и животный мир России. Особо охраняемые природные территории. Природные зоны: арктические пустыни, тундра и лесотундра, леса, степи и лесостепи, пустыни и полупустыни. Высотная поясность. Анализ физической карты и карт компонентов природы.</w:t>
      </w:r>
    </w:p>
    <w:p w:rsidR="003B1B7E" w:rsidRPr="003D6909" w:rsidRDefault="003B1B7E" w:rsidP="003D6909">
      <w:pPr>
        <w:spacing w:before="60" w:line="20" w:lineRule="atLeast"/>
        <w:jc w:val="both"/>
        <w:rPr>
          <w:sz w:val="24"/>
        </w:rPr>
      </w:pPr>
    </w:p>
    <w:p w:rsidR="003B1B7E" w:rsidRPr="003D6909" w:rsidRDefault="003B1B7E" w:rsidP="003D6909">
      <w:pPr>
        <w:ind w:firstLine="360"/>
        <w:jc w:val="center"/>
        <w:rPr>
          <w:b/>
          <w:i/>
          <w:sz w:val="24"/>
        </w:rPr>
      </w:pPr>
      <w:r w:rsidRPr="003D6909">
        <w:rPr>
          <w:b/>
          <w:i/>
          <w:sz w:val="24"/>
        </w:rPr>
        <w:t>3.Требования к уровню подготовки учащихся</w:t>
      </w:r>
    </w:p>
    <w:p w:rsidR="003B1B7E" w:rsidRPr="003D6909" w:rsidRDefault="003B1B7E" w:rsidP="003D6909">
      <w:pPr>
        <w:jc w:val="both"/>
        <w:rPr>
          <w:b/>
          <w:i/>
          <w:sz w:val="24"/>
        </w:rPr>
      </w:pPr>
      <w:r w:rsidRPr="003D6909">
        <w:rPr>
          <w:b/>
          <w:i/>
          <w:sz w:val="24"/>
        </w:rPr>
        <w:t>Знать/понимать: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>основные географические понятия и термины; различия плана, глобуса и географических карт по содержанию, масштабу, способам картографического изображения; выдающиеся географические открытия и путешествия;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>географические следствия движений Земли, географические явления и процессы в геосферах, взаимосвязи между ними, их изменение в результате деятельности человека; географическую зональность и поясность;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>различия в хозяйственном освоении разных территорий и акваторий; связь между географическим положением, природными условиями, ресурсами и хозяйством отдельных регионов;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>специфику географического положения и административно-территориальное устройство Российской Федерации; особенности ее природы;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>природные и антропогенные причины возникновения экологических проблем на локальном, региональном и глобальном уровнях; меры по сохранению природы и защите от стихийных природных явлений;</w:t>
      </w:r>
    </w:p>
    <w:p w:rsidR="003B1B7E" w:rsidRPr="003D6909" w:rsidRDefault="003B1B7E" w:rsidP="003D6909">
      <w:pPr>
        <w:spacing w:before="240"/>
        <w:ind w:firstLine="567"/>
        <w:jc w:val="both"/>
        <w:rPr>
          <w:i/>
          <w:sz w:val="24"/>
        </w:rPr>
      </w:pPr>
      <w:r w:rsidRPr="003D6909">
        <w:rPr>
          <w:b/>
          <w:bCs/>
          <w:i/>
          <w:sz w:val="24"/>
        </w:rPr>
        <w:t>уметь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>определять на местности, плане и карте расстояния, направления, высоты точек; географические координаты и местоположение географических объектов;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>выделять и описывать существенные признаки географических объектов и явлений;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 xml:space="preserve">находить в разных источниках и анализировать информацию, необходимую для изучения географических объектов и явлений, разных территорий Земли, их обеспеченности природными ресурсами, необходимыми для жизни и деятельности населения; 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 xml:space="preserve">приводить примеры: использования и охраны природных ресурсов, адаптации человека к природным условиям проживания, формирования культурно-бытовых особенностей народов под влиянием среды их обитания; </w:t>
      </w:r>
    </w:p>
    <w:p w:rsidR="003B1B7E" w:rsidRPr="003D6909" w:rsidRDefault="003B1B7E" w:rsidP="003D6909">
      <w:pPr>
        <w:numPr>
          <w:ilvl w:val="0"/>
          <w:numId w:val="2"/>
        </w:numPr>
        <w:spacing w:before="60"/>
        <w:jc w:val="both"/>
        <w:rPr>
          <w:sz w:val="24"/>
        </w:rPr>
      </w:pPr>
      <w:r w:rsidRPr="003D6909">
        <w:rPr>
          <w:sz w:val="24"/>
        </w:rPr>
        <w:t>составлять краткую географическую характеристику разных территорий.</w:t>
      </w:r>
    </w:p>
    <w:p w:rsidR="003B1B7E" w:rsidRPr="003D6909" w:rsidRDefault="003B1B7E" w:rsidP="003D6909">
      <w:pPr>
        <w:rPr>
          <w:color w:val="000000"/>
          <w:sz w:val="24"/>
        </w:rPr>
      </w:pPr>
    </w:p>
    <w:p w:rsidR="003B1B7E" w:rsidRPr="003D6909" w:rsidRDefault="003B1B7E" w:rsidP="003D6909">
      <w:pPr>
        <w:rPr>
          <w:sz w:val="24"/>
        </w:rPr>
      </w:pPr>
    </w:p>
    <w:p w:rsidR="003B1B7E" w:rsidRPr="003D6909" w:rsidRDefault="003B1B7E" w:rsidP="003D6909">
      <w:pPr>
        <w:pStyle w:val="10"/>
        <w:shd w:val="clear" w:color="auto" w:fill="FFFFFF"/>
        <w:autoSpaceDE w:val="0"/>
        <w:autoSpaceDN w:val="0"/>
        <w:adjustRightInd w:val="0"/>
        <w:jc w:val="center"/>
        <w:rPr>
          <w:b/>
          <w:i/>
          <w:color w:val="000000"/>
          <w:sz w:val="24"/>
          <w:shd w:val="clear" w:color="auto" w:fill="FFFFFF"/>
        </w:rPr>
      </w:pPr>
      <w:r w:rsidRPr="003D6909">
        <w:rPr>
          <w:b/>
          <w:i/>
          <w:color w:val="000000"/>
          <w:sz w:val="24"/>
          <w:shd w:val="clear" w:color="auto" w:fill="FFFFFF"/>
        </w:rPr>
        <w:t>4.Учебно-тематический план</w:t>
      </w:r>
    </w:p>
    <w:tbl>
      <w:tblPr>
        <w:tblpPr w:leftFromText="180" w:rightFromText="180" w:vertAnchor="text" w:horzAnchor="margin" w:tblpXSpec="center" w:tblpY="32"/>
        <w:tblW w:w="147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66"/>
        <w:gridCol w:w="5521"/>
        <w:gridCol w:w="1484"/>
        <w:gridCol w:w="3918"/>
        <w:gridCol w:w="3081"/>
      </w:tblGrid>
      <w:tr w:rsidR="003B1B7E">
        <w:trPr>
          <w:trHeight w:val="294"/>
        </w:trPr>
        <w:tc>
          <w:tcPr>
            <w:tcW w:w="766" w:type="dxa"/>
            <w:vMerge w:val="restart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№ п/п</w:t>
            </w:r>
          </w:p>
        </w:tc>
        <w:tc>
          <w:tcPr>
            <w:tcW w:w="5521" w:type="dxa"/>
            <w:vMerge w:val="restart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Тема раздела</w:t>
            </w:r>
          </w:p>
        </w:tc>
        <w:tc>
          <w:tcPr>
            <w:tcW w:w="1484" w:type="dxa"/>
            <w:vMerge w:val="restart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Количество часов</w:t>
            </w:r>
          </w:p>
        </w:tc>
        <w:tc>
          <w:tcPr>
            <w:tcW w:w="6999" w:type="dxa"/>
            <w:gridSpan w:val="2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 том числе</w:t>
            </w:r>
          </w:p>
        </w:tc>
      </w:tr>
      <w:tr w:rsidR="003B1B7E">
        <w:trPr>
          <w:trHeight w:val="157"/>
        </w:trPr>
        <w:tc>
          <w:tcPr>
            <w:tcW w:w="0" w:type="auto"/>
            <w:vMerge/>
            <w:vAlign w:val="center"/>
          </w:tcPr>
          <w:p w:rsidR="003B1B7E" w:rsidRDefault="003B1B7E">
            <w:pPr>
              <w:rPr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3B1B7E" w:rsidRDefault="003B1B7E">
            <w:pPr>
              <w:rPr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3B1B7E" w:rsidRDefault="003B1B7E">
            <w:pPr>
              <w:rPr>
                <w:sz w:val="24"/>
              </w:rPr>
            </w:pPr>
          </w:p>
        </w:tc>
        <w:tc>
          <w:tcPr>
            <w:tcW w:w="3918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Практические работы и экскурсии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Контрольные работы</w:t>
            </w:r>
          </w:p>
        </w:tc>
      </w:tr>
      <w:tr w:rsidR="003B1B7E">
        <w:trPr>
          <w:trHeight w:val="157"/>
        </w:trPr>
        <w:tc>
          <w:tcPr>
            <w:tcW w:w="6287" w:type="dxa"/>
            <w:gridSpan w:val="2"/>
          </w:tcPr>
          <w:p w:rsidR="003B1B7E" w:rsidRDefault="003B1B7E">
            <w:pPr>
              <w:rPr>
                <w:sz w:val="24"/>
              </w:rPr>
            </w:pPr>
            <w:r>
              <w:rPr>
                <w:b/>
                <w:sz w:val="24"/>
              </w:rPr>
              <w:t>Особенности географического положения России</w:t>
            </w:r>
          </w:p>
        </w:tc>
        <w:tc>
          <w:tcPr>
            <w:tcW w:w="1484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  <w:tc>
          <w:tcPr>
            <w:tcW w:w="3918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521" w:type="dxa"/>
          </w:tcPr>
          <w:p w:rsidR="003B1B7E" w:rsidRDefault="003B1B7E" w:rsidP="00A7789B">
            <w:pPr>
              <w:rPr>
                <w:sz w:val="24"/>
              </w:rPr>
            </w:pPr>
            <w:r>
              <w:rPr>
                <w:sz w:val="24"/>
              </w:rPr>
              <w:t>Введение</w:t>
            </w:r>
          </w:p>
        </w:tc>
        <w:tc>
          <w:tcPr>
            <w:tcW w:w="1484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18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521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color w:val="000000"/>
                <w:sz w:val="24"/>
              </w:rPr>
              <w:t>Пространства России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2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6287" w:type="dxa"/>
            <w:gridSpan w:val="2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  <w:sz w:val="24"/>
              </w:rPr>
            </w:pPr>
            <w:r>
              <w:rPr>
                <w:b/>
                <w:color w:val="000000"/>
                <w:sz w:val="24"/>
              </w:rPr>
              <w:t>Особенности природы и природные ресурсы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521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color w:val="000000"/>
                <w:sz w:val="24"/>
              </w:rPr>
              <w:t>Рельеф и недра России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4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521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color w:val="000000"/>
                <w:sz w:val="24"/>
              </w:rPr>
              <w:t>Климат и климатические ресурсы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521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color w:val="000000"/>
                <w:sz w:val="24"/>
              </w:rPr>
              <w:t>Внутренние воды и водные ресурсы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4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521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color w:val="000000"/>
                <w:sz w:val="24"/>
              </w:rPr>
              <w:t>Почва и почвенные ресурсы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-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521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color w:val="000000"/>
                <w:sz w:val="24"/>
              </w:rPr>
              <w:t>Растительность и животный мир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B1B7E">
        <w:trPr>
          <w:trHeight w:val="157"/>
        </w:trPr>
        <w:tc>
          <w:tcPr>
            <w:tcW w:w="6287" w:type="dxa"/>
            <w:gridSpan w:val="2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  <w:sz w:val="24"/>
              </w:rPr>
            </w:pPr>
            <w:r>
              <w:rPr>
                <w:b/>
                <w:color w:val="000000"/>
                <w:sz w:val="24"/>
              </w:rPr>
              <w:t>Природные комплексы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521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color w:val="000000"/>
                <w:sz w:val="24"/>
              </w:rPr>
              <w:t>Природные комплексы России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30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-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B1B7E">
        <w:trPr>
          <w:trHeight w:val="157"/>
        </w:trPr>
        <w:tc>
          <w:tcPr>
            <w:tcW w:w="766" w:type="dxa"/>
          </w:tcPr>
          <w:p w:rsidR="003B1B7E" w:rsidRDefault="003B1B7E">
            <w:pPr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5521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color w:val="000000"/>
                <w:sz w:val="24"/>
              </w:rPr>
              <w:t>Человек и природа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9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-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  <w:tr w:rsidR="003B1B7E">
        <w:trPr>
          <w:trHeight w:val="157"/>
        </w:trPr>
        <w:tc>
          <w:tcPr>
            <w:tcW w:w="6287" w:type="dxa"/>
            <w:gridSpan w:val="2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Итого</w:t>
            </w:r>
          </w:p>
        </w:tc>
        <w:tc>
          <w:tcPr>
            <w:tcW w:w="1484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68</w:t>
            </w:r>
          </w:p>
        </w:tc>
        <w:tc>
          <w:tcPr>
            <w:tcW w:w="3918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3081" w:type="dxa"/>
          </w:tcPr>
          <w:p w:rsidR="003B1B7E" w:rsidRDefault="003B1B7E">
            <w:pPr>
              <w:jc w:val="center"/>
              <w:rPr>
                <w:sz w:val="24"/>
              </w:rPr>
            </w:pPr>
          </w:p>
        </w:tc>
      </w:tr>
    </w:tbl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Pr="00FB0E02" w:rsidRDefault="003B1B7E" w:rsidP="003D6909">
      <w:pPr>
        <w:pStyle w:val="10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  <w:r w:rsidRPr="00FB0E02">
        <w:rPr>
          <w:b/>
          <w:i/>
          <w:sz w:val="24"/>
        </w:rPr>
        <w:t>5.Прохождение практической части материала</w:t>
      </w:r>
    </w:p>
    <w:p w:rsidR="003B1B7E" w:rsidRDefault="003B1B7E" w:rsidP="003D6909">
      <w:pPr>
        <w:pStyle w:val="10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Pr="00FB0E02" w:rsidRDefault="003B1B7E" w:rsidP="003D6909">
      <w:pPr>
        <w:pStyle w:val="10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  <w:r w:rsidRPr="00FB0E02">
        <w:rPr>
          <w:b/>
          <w:i/>
          <w:sz w:val="24"/>
        </w:rPr>
        <w:t>График контрольных работ</w:t>
      </w:r>
    </w:p>
    <w:p w:rsidR="003B1B7E" w:rsidRDefault="003B1B7E" w:rsidP="003D6909">
      <w:pPr>
        <w:pStyle w:val="10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98"/>
        <w:gridCol w:w="1980"/>
        <w:gridCol w:w="9570"/>
      </w:tblGrid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№ п/п</w:t>
            </w:r>
          </w:p>
        </w:tc>
        <w:tc>
          <w:tcPr>
            <w:tcW w:w="198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Дата проведения</w:t>
            </w:r>
          </w:p>
        </w:tc>
        <w:tc>
          <w:tcPr>
            <w:tcW w:w="957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Тема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1</w:t>
            </w:r>
          </w:p>
        </w:tc>
        <w:tc>
          <w:tcPr>
            <w:tcW w:w="198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 xml:space="preserve"> Контрольная работа №1 </w:t>
            </w:r>
          </w:p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color w:val="000000"/>
                <w:sz w:val="24"/>
              </w:rPr>
              <w:t>«Особенности природы России»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 w:rsidP="00420C12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</w:t>
            </w:r>
          </w:p>
        </w:tc>
        <w:tc>
          <w:tcPr>
            <w:tcW w:w="1980" w:type="dxa"/>
          </w:tcPr>
          <w:p w:rsidR="003B1B7E" w:rsidRPr="00420C12" w:rsidRDefault="003B1B7E" w:rsidP="00420C1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Контрольная работа №2</w:t>
            </w:r>
          </w:p>
          <w:p w:rsidR="003B1B7E" w:rsidRPr="00A7789B" w:rsidRDefault="003B1B7E" w:rsidP="00A7789B">
            <w:pPr>
              <w:pStyle w:val="10"/>
              <w:autoSpaceDE w:val="0"/>
              <w:autoSpaceDN w:val="0"/>
              <w:adjustRightInd w:val="0"/>
              <w:ind w:left="0"/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«Природные комплексы России»</w:t>
            </w:r>
          </w:p>
        </w:tc>
      </w:tr>
    </w:tbl>
    <w:p w:rsidR="003B1B7E" w:rsidRDefault="003B1B7E" w:rsidP="003D6909">
      <w:pPr>
        <w:pStyle w:val="10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0"/>
          <w:szCs w:val="20"/>
        </w:rPr>
      </w:pPr>
    </w:p>
    <w:p w:rsidR="003B1B7E" w:rsidRPr="00FB0E02" w:rsidRDefault="003B1B7E" w:rsidP="003D6909">
      <w:pPr>
        <w:pStyle w:val="10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  <w:r w:rsidRPr="00FB0E02">
        <w:rPr>
          <w:b/>
          <w:i/>
          <w:sz w:val="24"/>
        </w:rPr>
        <w:t>График прохождения практической части</w:t>
      </w:r>
    </w:p>
    <w:p w:rsidR="003B1B7E" w:rsidRDefault="003B1B7E" w:rsidP="003D6909">
      <w:pPr>
        <w:pStyle w:val="10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98"/>
        <w:gridCol w:w="1980"/>
        <w:gridCol w:w="9570"/>
      </w:tblGrid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№ п/п</w:t>
            </w:r>
          </w:p>
        </w:tc>
        <w:tc>
          <w:tcPr>
            <w:tcW w:w="198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Дата проведения</w:t>
            </w:r>
          </w:p>
        </w:tc>
        <w:tc>
          <w:tcPr>
            <w:tcW w:w="957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Название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1</w:t>
            </w:r>
          </w:p>
        </w:tc>
        <w:tc>
          <w:tcPr>
            <w:tcW w:w="198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Практическая работа №1</w:t>
            </w:r>
          </w:p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«Характеристика географического положения России»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</w:t>
            </w:r>
          </w:p>
        </w:tc>
        <w:tc>
          <w:tcPr>
            <w:tcW w:w="1980" w:type="dxa"/>
          </w:tcPr>
          <w:p w:rsidR="003B1B7E" w:rsidRDefault="003B1B7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Практическая работа №2</w:t>
            </w:r>
          </w:p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«Определение поясного времени»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3</w:t>
            </w:r>
          </w:p>
        </w:tc>
        <w:tc>
          <w:tcPr>
            <w:tcW w:w="198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Практическая работа №3</w:t>
            </w:r>
          </w:p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«Описание крупной формы рельефа по плану»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4</w:t>
            </w:r>
          </w:p>
        </w:tc>
        <w:tc>
          <w:tcPr>
            <w:tcW w:w="198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Практическая работа №4</w:t>
            </w:r>
          </w:p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«Определение по картам климатических показателей»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5</w:t>
            </w:r>
          </w:p>
        </w:tc>
        <w:tc>
          <w:tcPr>
            <w:tcW w:w="198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Практическая работа №5</w:t>
            </w:r>
          </w:p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«Прогнозирование погодных условий по синоптической карте»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6</w:t>
            </w:r>
          </w:p>
        </w:tc>
        <w:tc>
          <w:tcPr>
            <w:tcW w:w="1980" w:type="dxa"/>
          </w:tcPr>
          <w:p w:rsidR="003B1B7E" w:rsidRDefault="003B1B7E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Практическая работа №6</w:t>
            </w:r>
          </w:p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«Оценка климатических показателей региона страны и их влияния на условия жизни и деятельность населения »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 w:rsidP="00420C12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7</w:t>
            </w:r>
          </w:p>
        </w:tc>
        <w:tc>
          <w:tcPr>
            <w:tcW w:w="1980" w:type="dxa"/>
          </w:tcPr>
          <w:p w:rsidR="003B1B7E" w:rsidRPr="00420C12" w:rsidRDefault="003B1B7E" w:rsidP="00420C1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 xml:space="preserve">Практическая работа №7 </w:t>
            </w:r>
          </w:p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«Характеристика одной из крупных рек и оценка ее хозяйственного использования»</w:t>
            </w:r>
          </w:p>
        </w:tc>
      </w:tr>
      <w:tr w:rsidR="003B1B7E">
        <w:trPr>
          <w:jc w:val="center"/>
        </w:trPr>
        <w:tc>
          <w:tcPr>
            <w:tcW w:w="1098" w:type="dxa"/>
          </w:tcPr>
          <w:p w:rsidR="003B1B7E" w:rsidRDefault="003B1B7E" w:rsidP="00420C12">
            <w:pPr>
              <w:pStyle w:val="10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8</w:t>
            </w:r>
          </w:p>
        </w:tc>
        <w:tc>
          <w:tcPr>
            <w:tcW w:w="1980" w:type="dxa"/>
          </w:tcPr>
          <w:p w:rsidR="003B1B7E" w:rsidRPr="00420C12" w:rsidRDefault="003B1B7E" w:rsidP="00420C1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570" w:type="dxa"/>
          </w:tcPr>
          <w:p w:rsidR="003B1B7E" w:rsidRPr="00A7789B" w:rsidRDefault="003B1B7E" w:rsidP="00A7789B">
            <w:pPr>
              <w:rPr>
                <w:bCs/>
                <w:sz w:val="24"/>
              </w:rPr>
            </w:pPr>
            <w:r w:rsidRPr="00A7789B">
              <w:rPr>
                <w:bCs/>
                <w:sz w:val="24"/>
              </w:rPr>
              <w:t>Практическая работа №8</w:t>
            </w:r>
          </w:p>
          <w:p w:rsidR="003B1B7E" w:rsidRPr="00A7789B" w:rsidRDefault="003B1B7E" w:rsidP="00A7789B">
            <w:pPr>
              <w:rPr>
                <w:bCs/>
              </w:rPr>
            </w:pPr>
            <w:r w:rsidRPr="00A7789B">
              <w:rPr>
                <w:bCs/>
                <w:sz w:val="24"/>
              </w:rPr>
              <w:t>«Оценка природных условий и ресурсов природной зоны»</w:t>
            </w:r>
          </w:p>
        </w:tc>
      </w:tr>
    </w:tbl>
    <w:p w:rsidR="003B1B7E" w:rsidRDefault="003B1B7E" w:rsidP="003D6909">
      <w:pPr>
        <w:jc w:val="center"/>
        <w:rPr>
          <w:b/>
          <w:i/>
          <w:szCs w:val="28"/>
        </w:rPr>
      </w:pP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tbl>
      <w:tblPr>
        <w:tblpPr w:leftFromText="180" w:rightFromText="180" w:vertAnchor="page" w:horzAnchor="margin" w:tblpY="1855"/>
        <w:tblW w:w="15892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79"/>
        <w:gridCol w:w="1952"/>
        <w:gridCol w:w="519"/>
        <w:gridCol w:w="1332"/>
        <w:gridCol w:w="1754"/>
        <w:gridCol w:w="1984"/>
        <w:gridCol w:w="1134"/>
        <w:gridCol w:w="2927"/>
        <w:gridCol w:w="1525"/>
        <w:gridCol w:w="752"/>
        <w:gridCol w:w="763"/>
        <w:gridCol w:w="671"/>
      </w:tblGrid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№</w:t>
            </w: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п/п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Тема урока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Кол -во ча</w:t>
            </w:r>
            <w:r w:rsidRPr="00635FB9">
              <w:rPr>
                <w:color w:val="000000"/>
                <w:sz w:val="20"/>
                <w:szCs w:val="20"/>
              </w:rPr>
              <w:softHyphen/>
              <w:t>сов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Поле 1" o:spid="_x0000_s1026" type="#_x0000_t202" style="position:absolute;left:0;text-align:left;margin-left:1.4pt;margin-top:-27.75pt;width:447.45pt;height:27pt;z-index:251658240;visibility:visible;mso-position-horizontal-relative:text;mso-position-vertical-relative:text" filled="f" stroked="f">
                  <v:textbox>
                    <w:txbxContent>
                      <w:p w:rsidR="003B1B7E" w:rsidRPr="00446CE5" w:rsidRDefault="003B1B7E" w:rsidP="003474DF">
                        <w:pPr>
                          <w:jc w:val="center"/>
                          <w:rPr>
                            <w:b/>
                            <w:i/>
                            <w:sz w:val="24"/>
                          </w:rPr>
                        </w:pPr>
                        <w:r w:rsidRPr="00446CE5">
                          <w:rPr>
                            <w:b/>
                            <w:i/>
                            <w:sz w:val="24"/>
                          </w:rPr>
                          <w:t>6.Календарно-тематическое планирование</w:t>
                        </w:r>
                      </w:p>
                      <w:p w:rsidR="003B1B7E" w:rsidRDefault="003B1B7E" w:rsidP="003474DF"/>
                    </w:txbxContent>
                  </v:textbox>
                </v:shape>
              </w:pict>
            </w:r>
            <w:r w:rsidRPr="00635FB9">
              <w:rPr>
                <w:color w:val="000000"/>
                <w:sz w:val="20"/>
                <w:szCs w:val="20"/>
              </w:rPr>
              <w:t>Тип урока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Элементы обязательного минимума образования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Требования к уровню подготовки обучающихся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Кодифи-катор</w:t>
            </w:r>
            <w:r w:rsidRPr="00365C1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ОГЭ,</w:t>
            </w: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ЕГЭ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tabs>
                <w:tab w:val="left" w:pos="1260"/>
              </w:tabs>
              <w:jc w:val="center"/>
              <w:rPr>
                <w:b/>
                <w:bCs/>
                <w:color w:val="000000"/>
                <w:kern w:val="24"/>
                <w:sz w:val="18"/>
                <w:szCs w:val="18"/>
              </w:rPr>
            </w:pPr>
            <w:r>
              <w:rPr>
                <w:b/>
                <w:bCs/>
                <w:color w:val="000000"/>
                <w:kern w:val="24"/>
                <w:sz w:val="18"/>
                <w:szCs w:val="18"/>
              </w:rPr>
              <w:t>Актуальная</w:t>
            </w:r>
          </w:p>
          <w:p w:rsidR="003B1B7E" w:rsidRPr="00A373B3" w:rsidRDefault="003B1B7E" w:rsidP="00E96FFC">
            <w:pPr>
              <w:tabs>
                <w:tab w:val="left" w:pos="1260"/>
              </w:tabs>
              <w:jc w:val="center"/>
              <w:rPr>
                <w:b/>
                <w:bCs/>
                <w:color w:val="000000"/>
                <w:kern w:val="24"/>
                <w:sz w:val="18"/>
                <w:szCs w:val="18"/>
              </w:rPr>
            </w:pPr>
            <w:r>
              <w:rPr>
                <w:b/>
                <w:bCs/>
                <w:color w:val="000000"/>
                <w:kern w:val="24"/>
                <w:sz w:val="18"/>
                <w:szCs w:val="18"/>
              </w:rPr>
              <w:t>тематика для региона</w:t>
            </w:r>
          </w:p>
        </w:tc>
        <w:tc>
          <w:tcPr>
            <w:tcW w:w="152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A373B3" w:rsidRDefault="003B1B7E" w:rsidP="00E96FFC">
            <w:pPr>
              <w:tabs>
                <w:tab w:val="left" w:pos="1260"/>
              </w:tabs>
              <w:jc w:val="center"/>
              <w:rPr>
                <w:color w:val="000000"/>
                <w:kern w:val="24"/>
                <w:sz w:val="18"/>
                <w:szCs w:val="18"/>
              </w:rPr>
            </w:pPr>
          </w:p>
          <w:p w:rsidR="003B1B7E" w:rsidRPr="00A373B3" w:rsidRDefault="003B1B7E" w:rsidP="00E96FFC">
            <w:pPr>
              <w:tabs>
                <w:tab w:val="left" w:pos="1260"/>
              </w:tabs>
              <w:jc w:val="center"/>
              <w:rPr>
                <w:b/>
                <w:color w:val="000000"/>
                <w:kern w:val="24"/>
                <w:sz w:val="18"/>
                <w:szCs w:val="18"/>
              </w:rPr>
            </w:pPr>
            <w:r>
              <w:rPr>
                <w:b/>
                <w:color w:val="000000"/>
                <w:kern w:val="24"/>
                <w:sz w:val="18"/>
                <w:szCs w:val="18"/>
              </w:rPr>
              <w:t>И</w:t>
            </w:r>
            <w:r w:rsidRPr="00A373B3">
              <w:rPr>
                <w:b/>
                <w:color w:val="000000"/>
                <w:kern w:val="24"/>
                <w:sz w:val="18"/>
                <w:szCs w:val="18"/>
              </w:rPr>
              <w:t>нтеграци</w:t>
            </w:r>
            <w:r>
              <w:rPr>
                <w:b/>
                <w:color w:val="000000"/>
                <w:kern w:val="24"/>
                <w:sz w:val="18"/>
                <w:szCs w:val="18"/>
              </w:rPr>
              <w:t>я предметов</w:t>
            </w:r>
          </w:p>
        </w:tc>
        <w:tc>
          <w:tcPr>
            <w:tcW w:w="75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Домашнее задание</w:t>
            </w:r>
          </w:p>
        </w:tc>
        <w:tc>
          <w:tcPr>
            <w:tcW w:w="14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Дата про</w:t>
            </w:r>
            <w:r w:rsidRPr="00635FB9">
              <w:rPr>
                <w:color w:val="000000"/>
                <w:sz w:val="20"/>
                <w:szCs w:val="20"/>
              </w:rPr>
              <w:softHyphen/>
              <w:t>ведения</w:t>
            </w:r>
          </w:p>
        </w:tc>
      </w:tr>
      <w:tr w:rsidR="003B1B7E" w:rsidRPr="00635FB9">
        <w:trPr>
          <w:trHeight w:val="773"/>
        </w:trPr>
        <w:tc>
          <w:tcPr>
            <w:tcW w:w="57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7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2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75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План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Факт</w:t>
            </w:r>
          </w:p>
        </w:tc>
      </w:tr>
      <w:tr w:rsidR="003B1B7E" w:rsidRPr="00635FB9">
        <w:trPr>
          <w:trHeight w:val="450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D06647">
              <w:rPr>
                <w:b/>
                <w:sz w:val="22"/>
                <w:szCs w:val="22"/>
              </w:rPr>
              <w:t>Особенности географического положения России</w:t>
            </w:r>
            <w:r>
              <w:rPr>
                <w:b/>
                <w:sz w:val="22"/>
                <w:szCs w:val="22"/>
              </w:rPr>
              <w:t xml:space="preserve"> (9 часов)</w:t>
            </w: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635FB9">
              <w:rPr>
                <w:b/>
                <w:color w:val="000000"/>
              </w:rPr>
              <w:t>В</w:t>
            </w:r>
            <w:r>
              <w:rPr>
                <w:b/>
                <w:color w:val="000000"/>
              </w:rPr>
              <w:t>ведение</w:t>
            </w:r>
            <w:r w:rsidRPr="00635FB9">
              <w:rPr>
                <w:b/>
                <w:color w:val="000000"/>
              </w:rPr>
              <w:t xml:space="preserve"> (1 час)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1306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Что изучают в курсе «Природа России». Источ</w:t>
            </w:r>
            <w:r w:rsidRPr="00635FB9">
              <w:rPr>
                <w:color w:val="000000"/>
                <w:sz w:val="20"/>
                <w:szCs w:val="20"/>
              </w:rPr>
              <w:softHyphen/>
              <w:t>ники географиче</w:t>
            </w:r>
            <w:r w:rsidRPr="00635FB9">
              <w:rPr>
                <w:color w:val="000000"/>
                <w:sz w:val="20"/>
                <w:szCs w:val="20"/>
              </w:rPr>
              <w:softHyphen/>
              <w:t>ской информации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Источники географи</w:t>
            </w:r>
            <w:r w:rsidRPr="00635FB9">
              <w:rPr>
                <w:color w:val="000000"/>
                <w:sz w:val="20"/>
                <w:szCs w:val="20"/>
              </w:rPr>
              <w:softHyphen/>
              <w:t>ческой информации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использовать раз</w:t>
            </w:r>
            <w:r w:rsidRPr="00635FB9">
              <w:rPr>
                <w:color w:val="000000"/>
                <w:sz w:val="20"/>
                <w:szCs w:val="20"/>
              </w:rPr>
              <w:softHyphen/>
              <w:t>личные источники геогра</w:t>
            </w:r>
            <w:r w:rsidRPr="00635FB9">
              <w:rPr>
                <w:color w:val="000000"/>
                <w:sz w:val="20"/>
                <w:szCs w:val="20"/>
              </w:rPr>
              <w:softHyphen/>
              <w:t>фической информации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1.1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с.3-4, записи в тетради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3.09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</w:tr>
      <w:tr w:rsidR="003B1B7E" w:rsidRPr="00635FB9">
        <w:trPr>
          <w:trHeight w:val="459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635FB9">
              <w:rPr>
                <w:b/>
                <w:color w:val="000000"/>
              </w:rPr>
              <w:t>Пространства России (8 часов)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77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2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515435" w:rsidRDefault="003B1B7E" w:rsidP="00E96FFC">
            <w:pPr>
              <w:rPr>
                <w:b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Географическое положение Рос</w:t>
            </w:r>
            <w:r w:rsidRPr="00635FB9">
              <w:rPr>
                <w:color w:val="000000"/>
                <w:sz w:val="20"/>
                <w:szCs w:val="20"/>
              </w:rPr>
              <w:softHyphen/>
              <w:t>сии</w:t>
            </w:r>
            <w:r>
              <w:rPr>
                <w:color w:val="000000"/>
                <w:sz w:val="20"/>
                <w:szCs w:val="20"/>
              </w:rPr>
              <w:t xml:space="preserve">. </w:t>
            </w:r>
            <w:r w:rsidRPr="00635FB9">
              <w:rPr>
                <w:sz w:val="20"/>
                <w:szCs w:val="20"/>
              </w:rPr>
              <w:t xml:space="preserve"> </w:t>
            </w:r>
            <w:r w:rsidRPr="00515435">
              <w:rPr>
                <w:b/>
                <w:sz w:val="20"/>
                <w:szCs w:val="20"/>
              </w:rPr>
              <w:t xml:space="preserve"> Практическая работа №1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515435">
              <w:rPr>
                <w:b/>
                <w:sz w:val="20"/>
                <w:szCs w:val="20"/>
              </w:rPr>
              <w:t>«Характеристика географического положения России»</w:t>
            </w: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Географическое по</w:t>
            </w:r>
            <w:r w:rsidRPr="00635FB9">
              <w:rPr>
                <w:color w:val="000000"/>
                <w:sz w:val="20"/>
                <w:szCs w:val="20"/>
              </w:rPr>
              <w:softHyphen/>
              <w:t>ложение. Виды и уровни географиче</w:t>
            </w:r>
            <w:r w:rsidRPr="00635FB9">
              <w:rPr>
                <w:color w:val="000000"/>
                <w:sz w:val="20"/>
                <w:szCs w:val="20"/>
              </w:rPr>
              <w:softHyphen/>
              <w:t>ского положения. Особенности гео</w:t>
            </w:r>
            <w:r w:rsidRPr="00635FB9">
              <w:rPr>
                <w:color w:val="000000"/>
                <w:sz w:val="20"/>
                <w:szCs w:val="20"/>
              </w:rPr>
              <w:softHyphen/>
              <w:t>графического поло</w:t>
            </w:r>
            <w:r w:rsidRPr="00635FB9">
              <w:rPr>
                <w:color w:val="000000"/>
                <w:sz w:val="20"/>
                <w:szCs w:val="20"/>
              </w:rPr>
              <w:softHyphen/>
              <w:t>жения России. Часовые пояса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BE3647" w:rsidRDefault="003B1B7E" w:rsidP="00BE3647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показывать и на</w:t>
            </w:r>
            <w:r w:rsidRPr="00635FB9">
              <w:rPr>
                <w:color w:val="000000"/>
                <w:sz w:val="20"/>
                <w:szCs w:val="20"/>
              </w:rPr>
              <w:softHyphen/>
              <w:t>зывать факторы, опреде</w:t>
            </w:r>
            <w:r w:rsidRPr="00635FB9">
              <w:rPr>
                <w:color w:val="000000"/>
                <w:sz w:val="20"/>
                <w:szCs w:val="20"/>
              </w:rPr>
              <w:softHyphen/>
              <w:t>ляющие географическое положение России; пока</w:t>
            </w:r>
            <w:r w:rsidRPr="00635FB9">
              <w:rPr>
                <w:color w:val="000000"/>
                <w:sz w:val="20"/>
                <w:szCs w:val="20"/>
              </w:rPr>
              <w:softHyphen/>
              <w:t>зывать на карте крайние точки страны; показывать границы России и погра</w:t>
            </w:r>
            <w:r w:rsidRPr="00635FB9">
              <w:rPr>
                <w:color w:val="000000"/>
                <w:sz w:val="20"/>
                <w:szCs w:val="20"/>
              </w:rPr>
              <w:softHyphen/>
              <w:t>ничные страны, оценивать значение границ для свя</w:t>
            </w:r>
            <w:r w:rsidRPr="00635FB9">
              <w:rPr>
                <w:color w:val="000000"/>
                <w:sz w:val="20"/>
                <w:szCs w:val="20"/>
              </w:rPr>
              <w:softHyphen/>
              <w:t>зей с другими странами; определять разницу во времени по карте часовых поясов, приводить приме</w:t>
            </w:r>
            <w:r w:rsidRPr="00635FB9">
              <w:rPr>
                <w:color w:val="000000"/>
                <w:sz w:val="20"/>
                <w:szCs w:val="20"/>
              </w:rPr>
              <w:softHyphen/>
              <w:t>ры воздействия разницы во времени на жизнь на</w:t>
            </w:r>
            <w:r w:rsidRPr="00635FB9">
              <w:rPr>
                <w:color w:val="000000"/>
                <w:sz w:val="20"/>
                <w:szCs w:val="20"/>
              </w:rPr>
              <w:softHyphen/>
              <w:t>селения; показы</w:t>
            </w:r>
            <w:r>
              <w:rPr>
                <w:color w:val="000000"/>
                <w:sz w:val="20"/>
                <w:szCs w:val="20"/>
              </w:rPr>
              <w:t xml:space="preserve">вать на карте субъекты РФ; обосновывать </w:t>
            </w:r>
            <w:r w:rsidRPr="00635FB9">
              <w:rPr>
                <w:color w:val="000000"/>
                <w:sz w:val="20"/>
                <w:szCs w:val="20"/>
              </w:rPr>
              <w:t>необходимость географических знаний на современном этапе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5.1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Default="003B1B7E" w:rsidP="00B52114">
            <w:pPr>
              <w:rPr>
                <w:b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4.09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</w:tr>
      <w:tr w:rsidR="003B1B7E" w:rsidRPr="00635FB9">
        <w:trPr>
          <w:trHeight w:val="784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3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Моря, омываю</w:t>
            </w:r>
            <w:r w:rsidRPr="00635FB9">
              <w:rPr>
                <w:color w:val="000000"/>
                <w:sz w:val="20"/>
                <w:szCs w:val="20"/>
              </w:rPr>
              <w:softHyphen/>
              <w:t>щие территорию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5.2.4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Рыборазведение и рыбопереработка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>:</w:t>
            </w:r>
          </w:p>
          <w:p w:rsidR="003B1B7E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>
              <w:rPr>
                <w:bCs/>
                <w:color w:val="000000"/>
                <w:kern w:val="24"/>
                <w:sz w:val="18"/>
                <w:szCs w:val="18"/>
              </w:rPr>
              <w:t>ЯНАО – «Салехардскийрыбоперерабатывающий комбинат»;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г. Тобольск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 xml:space="preserve"> – ОАО «Тобольский рыбозавод»;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Тюменский район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 xml:space="preserve"> -</w:t>
            </w:r>
            <w:r w:rsidRPr="00821B10">
              <w:rPr>
                <w:bCs/>
                <w:color w:val="000000"/>
                <w:kern w:val="24"/>
                <w:sz w:val="18"/>
                <w:szCs w:val="18"/>
              </w:rPr>
              <w:t>ООО «Эра-98»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>;</w:t>
            </w:r>
          </w:p>
          <w:p w:rsidR="003B1B7E" w:rsidRPr="00BE3647" w:rsidRDefault="003B1B7E" w:rsidP="00BE3647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>
              <w:rPr>
                <w:bCs/>
                <w:color w:val="000000"/>
                <w:kern w:val="24"/>
                <w:sz w:val="18"/>
                <w:szCs w:val="18"/>
              </w:rPr>
              <w:t xml:space="preserve">Г. Тюмень - </w:t>
            </w: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Производство буровых установок ОАО «Завод БКУ».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§2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10.09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</w:tr>
      <w:tr w:rsidR="003B1B7E" w:rsidRPr="00635FB9">
        <w:trPr>
          <w:trHeight w:val="784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4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Как осваивали и изучали террито</w:t>
            </w:r>
            <w:r w:rsidRPr="00635FB9">
              <w:rPr>
                <w:color w:val="000000"/>
                <w:sz w:val="20"/>
                <w:szCs w:val="20"/>
              </w:rPr>
              <w:softHyphen/>
              <w:t>рию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Семинар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5.3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§4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11.09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</w:tr>
      <w:tr w:rsidR="003B1B7E" w:rsidRPr="00635FB9">
        <w:trPr>
          <w:trHeight w:val="1045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5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Как осваивали и изучали террито</w:t>
            </w:r>
            <w:r w:rsidRPr="00635FB9">
              <w:rPr>
                <w:color w:val="000000"/>
                <w:sz w:val="20"/>
                <w:szCs w:val="20"/>
              </w:rPr>
              <w:softHyphen/>
              <w:t>рию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Семинар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5.3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17.09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B521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</w:tr>
      <w:tr w:rsidR="003B1B7E" w:rsidRPr="00635FB9">
        <w:trPr>
          <w:trHeight w:val="784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rPr>
                <w:b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Россия на карте часовых поясов</w:t>
            </w:r>
            <w:r>
              <w:rPr>
                <w:sz w:val="20"/>
                <w:szCs w:val="20"/>
              </w:rPr>
              <w:t xml:space="preserve">. </w:t>
            </w:r>
            <w:r w:rsidRPr="00E11F5E">
              <w:rPr>
                <w:b/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5.1.2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Работа с кар-тами атласа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18.09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</w:tr>
      <w:tr w:rsidR="003B1B7E" w:rsidRPr="00635FB9">
        <w:trPr>
          <w:trHeight w:val="77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7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E11F5E" w:rsidRDefault="003B1B7E" w:rsidP="00E96FFC">
            <w:pPr>
              <w:rPr>
                <w:b/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Практическая работа №2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«Определение поясного времени»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5.1.2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D47967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47967">
              <w:rPr>
                <w:sz w:val="20"/>
                <w:szCs w:val="20"/>
              </w:rPr>
              <w:t xml:space="preserve"> §3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24.09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Итоговый урок по теме</w:t>
            </w: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«Пространства России»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обобщения и контроля</w:t>
            </w:r>
          </w:p>
        </w:tc>
        <w:tc>
          <w:tcPr>
            <w:tcW w:w="17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5.1</w:t>
            </w:r>
          </w:p>
        </w:tc>
        <w:tc>
          <w:tcPr>
            <w:tcW w:w="292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446CE5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D47967">
              <w:rPr>
                <w:sz w:val="20"/>
                <w:szCs w:val="20"/>
              </w:rPr>
              <w:t xml:space="preserve"> </w:t>
            </w:r>
            <w:r w:rsidRPr="00446CE5">
              <w:rPr>
                <w:sz w:val="18"/>
                <w:szCs w:val="18"/>
              </w:rPr>
              <w:t>§1-4, тер-мины темы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25.09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635FB9">
              <w:rPr>
                <w:b/>
                <w:color w:val="000000"/>
              </w:rPr>
              <w:t>Раздел 1. ОСОБЕННОСТИ ПРИРОДЫ И ПРИРОДНЫЕ РЕСУРСЫ (19 часов)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635FB9">
              <w:rPr>
                <w:b/>
                <w:color w:val="000000"/>
              </w:rPr>
              <w:t>Рельеф и недра России (4 часа)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Особенности рельефа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Особенности геоло</w:t>
            </w:r>
            <w:r w:rsidRPr="00635FB9">
              <w:rPr>
                <w:color w:val="000000"/>
                <w:sz w:val="20"/>
                <w:szCs w:val="20"/>
              </w:rPr>
              <w:softHyphen/>
              <w:t>гического строения. Устойчивые и под-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читать тектониче</w:t>
            </w:r>
            <w:r w:rsidRPr="00635FB9">
              <w:rPr>
                <w:color w:val="000000"/>
                <w:sz w:val="20"/>
                <w:szCs w:val="20"/>
              </w:rPr>
              <w:softHyphen/>
              <w:t>скую, геологическую кар</w:t>
            </w:r>
            <w:r w:rsidRPr="00635FB9">
              <w:rPr>
                <w:color w:val="000000"/>
                <w:sz w:val="20"/>
                <w:szCs w:val="20"/>
              </w:rPr>
              <w:softHyphen/>
              <w:t>ты, геохронологическую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таблицу, выявлять взаи</w:t>
            </w:r>
            <w:r w:rsidRPr="00635FB9">
              <w:rPr>
                <w:color w:val="000000"/>
                <w:sz w:val="20"/>
                <w:szCs w:val="20"/>
              </w:rPr>
              <w:softHyphen/>
              <w:t>мозависимость тектониче</w:t>
            </w:r>
            <w:r w:rsidRPr="00635FB9">
              <w:rPr>
                <w:color w:val="000000"/>
                <w:sz w:val="20"/>
                <w:szCs w:val="20"/>
              </w:rPr>
              <w:softHyphen/>
              <w:t>ских структур и форм рельефа, полезных иско-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паемых на основе сопос</w:t>
            </w:r>
            <w:r w:rsidRPr="00635FB9">
              <w:rPr>
                <w:color w:val="000000"/>
                <w:sz w:val="20"/>
                <w:szCs w:val="20"/>
              </w:rPr>
              <w:softHyphen/>
              <w:t>тавления карт; показывать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на карте основные формы рельефа, выявлять осо</w:t>
            </w:r>
            <w:r w:rsidRPr="00635FB9">
              <w:rPr>
                <w:color w:val="000000"/>
                <w:sz w:val="20"/>
                <w:szCs w:val="20"/>
              </w:rPr>
              <w:softHyphen/>
              <w:t>бенности рельефа страны, наносить их на контурную карту; определять, как рельеф влияет на жизнь людей; приводить примеры изме</w:t>
            </w:r>
            <w:r w:rsidRPr="00635FB9">
              <w:rPr>
                <w:color w:val="000000"/>
                <w:sz w:val="20"/>
                <w:szCs w:val="20"/>
              </w:rPr>
              <w:softHyphen/>
              <w:t>нений в рельефе под влиянием различных фак</w:t>
            </w:r>
            <w:r w:rsidRPr="00635FB9">
              <w:rPr>
                <w:color w:val="000000"/>
                <w:sz w:val="20"/>
                <w:szCs w:val="20"/>
              </w:rPr>
              <w:softHyphen/>
              <w:t>торов; показывать на кар</w:t>
            </w:r>
            <w:r w:rsidRPr="00635FB9">
              <w:rPr>
                <w:color w:val="000000"/>
                <w:sz w:val="20"/>
                <w:szCs w:val="20"/>
              </w:rPr>
              <w:softHyphen/>
              <w:t>те и называть районы ин</w:t>
            </w:r>
            <w:r w:rsidRPr="00635FB9">
              <w:rPr>
                <w:color w:val="000000"/>
                <w:sz w:val="20"/>
                <w:szCs w:val="20"/>
              </w:rPr>
              <w:softHyphen/>
              <w:t>тенсивных тектонических движений; называть меры безопасности при стихий</w:t>
            </w:r>
            <w:r w:rsidRPr="00635FB9">
              <w:rPr>
                <w:color w:val="000000"/>
                <w:sz w:val="20"/>
                <w:szCs w:val="20"/>
              </w:rPr>
              <w:softHyphen/>
              <w:t>ных явлениях; объяснять влияние рельефа на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роду и жизнь людей; пока</w:t>
            </w:r>
            <w:r w:rsidRPr="00635FB9">
              <w:rPr>
                <w:color w:val="000000"/>
                <w:sz w:val="20"/>
                <w:szCs w:val="20"/>
              </w:rPr>
              <w:softHyphen/>
              <w:t>зывать месторождения полезных ископаемых, приводить примеры ис</w:t>
            </w:r>
            <w:r w:rsidRPr="00635FB9">
              <w:rPr>
                <w:color w:val="000000"/>
                <w:sz w:val="20"/>
                <w:szCs w:val="20"/>
              </w:rPr>
              <w:softHyphen/>
              <w:t>пользования полезных ископаемых, влияния раз</w:t>
            </w:r>
            <w:r w:rsidRPr="00635FB9">
              <w:rPr>
                <w:color w:val="000000"/>
                <w:sz w:val="20"/>
                <w:szCs w:val="20"/>
              </w:rPr>
              <w:softHyphen/>
              <w:t>работки месторождений на природную среду; оцени</w:t>
            </w:r>
            <w:r w:rsidRPr="00635FB9">
              <w:rPr>
                <w:color w:val="000000"/>
                <w:sz w:val="20"/>
                <w:szCs w:val="20"/>
              </w:rPr>
              <w:softHyphen/>
              <w:t>вать значимость полезных ископаемых для развития хозяйства, оценивать ус</w:t>
            </w:r>
            <w:r w:rsidRPr="00635FB9">
              <w:rPr>
                <w:color w:val="000000"/>
                <w:sz w:val="20"/>
                <w:szCs w:val="20"/>
              </w:rPr>
              <w:softHyphen/>
              <w:t>ловия добычи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5.2.1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 xml:space="preserve">Абатский район 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ИП Токарев  К.А.Разработка месторождений песчано-гравийной смеси.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ИП Воротников К.А.Добыча и переработка сапропеля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ЗАО МНПП «Фарт» Нижнетавдинский район – пр-во удобрений на основе торфа.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Строительная компания «ТюменьСтройРесурс».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Сладковский район (ООО «Сладковское товарное рыбоводческое хозяйство» - добыча сапропеля).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Юргинский район (ИП Никулин В.Н – добыча сапропеля).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Уватский район – ОАО «НК «Роснефть»,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ИП Алексеенко А.Н. (производство керамзитобетонных блоков).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ЗАО «Завод Тюменьремдормаш»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Г. Тюмень – ООО «Инициатива» (асфальтовый, бетонный завод).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Строительная компания «ТюменьСтройРесурс» (Тюменский район)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«ПФК «Аура» - производство тротуарной плитки и элементов благоустройства.</w:t>
            </w:r>
          </w:p>
          <w:p w:rsidR="003B1B7E" w:rsidRPr="00A373B3" w:rsidRDefault="003B1B7E" w:rsidP="00E96FF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«Солекс» - производство композитной арматуры.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§5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01.10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Геологическое строение терри</w:t>
            </w:r>
            <w:r w:rsidRPr="00635FB9">
              <w:rPr>
                <w:color w:val="000000"/>
                <w:sz w:val="20"/>
                <w:szCs w:val="20"/>
              </w:rPr>
              <w:softHyphen/>
              <w:t>тории нашей страны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Изучение нового ма</w:t>
            </w:r>
            <w:r w:rsidRPr="00635FB9">
              <w:rPr>
                <w:color w:val="000000"/>
                <w:sz w:val="20"/>
                <w:szCs w:val="20"/>
              </w:rPr>
              <w:softHyphen/>
              <w:t>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вижные участки зем</w:t>
            </w:r>
            <w:r w:rsidRPr="00635FB9">
              <w:rPr>
                <w:color w:val="000000"/>
                <w:sz w:val="20"/>
                <w:szCs w:val="20"/>
              </w:rPr>
              <w:softHyphen/>
              <w:t>ной коры. Основные этапы геологической истории формирова-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5.2.1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§6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02.10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E11F5E" w:rsidRDefault="003B1B7E" w:rsidP="00E96FFC">
            <w:pPr>
              <w:rPr>
                <w:b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Минеральные ре</w:t>
            </w:r>
            <w:r w:rsidRPr="00635FB9">
              <w:rPr>
                <w:color w:val="000000"/>
                <w:sz w:val="20"/>
                <w:szCs w:val="20"/>
              </w:rPr>
              <w:softHyphen/>
              <w:t>сурсы России</w:t>
            </w: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. </w:t>
            </w:r>
            <w:r w:rsidRPr="00E11F5E">
              <w:rPr>
                <w:b/>
                <w:sz w:val="20"/>
                <w:szCs w:val="20"/>
              </w:rPr>
              <w:t xml:space="preserve"> Практическая работа №3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«</w:t>
            </w:r>
            <w:r>
              <w:rPr>
                <w:b/>
                <w:sz w:val="20"/>
                <w:szCs w:val="20"/>
              </w:rPr>
              <w:t>Минеральные ресурсы России</w:t>
            </w:r>
            <w:r w:rsidRPr="00E11F5E">
              <w:rPr>
                <w:b/>
                <w:sz w:val="20"/>
                <w:szCs w:val="20"/>
              </w:rPr>
              <w:t>»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ния земной коры на территории страны.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5.2.1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ОАО «НК «Роснефть» (Уватский район). В его составе: ООО «УватСтройИнвест»; ООО «РН_Уватнефтегаз»; ООО «Кальчинское»; ОАО «РН Холдинг»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§7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08.10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Развитие форм рельефа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систе</w:t>
            </w:r>
            <w:r w:rsidRPr="00635FB9">
              <w:rPr>
                <w:color w:val="000000"/>
                <w:sz w:val="20"/>
                <w:szCs w:val="20"/>
              </w:rPr>
              <w:softHyphen/>
              <w:t>матизации и обобще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знаний (практикум)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Основные тектониче</w:t>
            </w:r>
            <w:r w:rsidRPr="00635FB9">
              <w:rPr>
                <w:color w:val="000000"/>
                <w:sz w:val="20"/>
                <w:szCs w:val="20"/>
              </w:rPr>
              <w:softHyphen/>
              <w:t>ские структуры. Расп ространение крупных форм рельефа. Влияние внутренних и внешних процессов на формирование рельефа. Движение земной коры. Облас</w:t>
            </w:r>
            <w:r w:rsidRPr="00635FB9">
              <w:rPr>
                <w:color w:val="000000"/>
                <w:sz w:val="20"/>
                <w:szCs w:val="20"/>
              </w:rPr>
              <w:softHyphen/>
              <w:t>ти современного го</w:t>
            </w:r>
            <w:r w:rsidRPr="00635FB9">
              <w:rPr>
                <w:color w:val="000000"/>
                <w:sz w:val="20"/>
                <w:szCs w:val="20"/>
              </w:rPr>
              <w:softHyphen/>
              <w:t>рообразования, зем</w:t>
            </w:r>
            <w:r w:rsidRPr="00635FB9">
              <w:rPr>
                <w:color w:val="000000"/>
                <w:sz w:val="20"/>
                <w:szCs w:val="20"/>
              </w:rPr>
              <w:softHyphen/>
              <w:t>летрясений и вулка</w:t>
            </w:r>
            <w:r w:rsidRPr="00635FB9">
              <w:rPr>
                <w:color w:val="000000"/>
                <w:sz w:val="20"/>
                <w:szCs w:val="20"/>
              </w:rPr>
              <w:softHyphen/>
              <w:t>низма. Природные условия и ресурсы. Закономер</w:t>
            </w:r>
            <w:r w:rsidRPr="00635FB9">
              <w:rPr>
                <w:color w:val="000000"/>
                <w:sz w:val="20"/>
                <w:szCs w:val="20"/>
              </w:rPr>
              <w:softHyphen/>
              <w:t>ности размещения месторождений по</w:t>
            </w:r>
            <w:r w:rsidRPr="00635FB9">
              <w:rPr>
                <w:color w:val="000000"/>
                <w:sz w:val="20"/>
                <w:szCs w:val="20"/>
              </w:rPr>
              <w:softHyphen/>
              <w:t>лезных ископаемых. Минеральные ресур</w:t>
            </w:r>
            <w:r w:rsidRPr="00635FB9">
              <w:rPr>
                <w:color w:val="000000"/>
                <w:sz w:val="20"/>
                <w:szCs w:val="20"/>
              </w:rPr>
              <w:softHyphen/>
              <w:t>сы страны и пробле</w:t>
            </w:r>
            <w:r w:rsidRPr="00635FB9">
              <w:rPr>
                <w:color w:val="000000"/>
                <w:sz w:val="20"/>
                <w:szCs w:val="20"/>
              </w:rPr>
              <w:softHyphen/>
              <w:t>мы их рационального использования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5.2.1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Тюменский район – ЗАО «Богандинский кирпичный завод»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§8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09.10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b/>
                <w:color w:val="000000"/>
              </w:rPr>
              <w:t>Климат и климатические ресурсы</w:t>
            </w:r>
            <w:r>
              <w:rPr>
                <w:b/>
                <w:color w:val="000000"/>
              </w:rPr>
              <w:t xml:space="preserve"> (6</w:t>
            </w:r>
            <w:r w:rsidRPr="00635FB9">
              <w:rPr>
                <w:b/>
                <w:color w:val="000000"/>
              </w:rPr>
              <w:t xml:space="preserve"> часов)</w:t>
            </w: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От чего зависит климат нашей страны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Факторы формирова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климата: геогра</w:t>
            </w:r>
            <w:r w:rsidRPr="00635FB9">
              <w:rPr>
                <w:color w:val="000000"/>
                <w:sz w:val="20"/>
                <w:szCs w:val="20"/>
              </w:rPr>
              <w:softHyphen/>
              <w:t>фическая широта,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Знать: закономерности распределения суммарной солнечной радиации.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приводить приме</w:t>
            </w:r>
            <w:r w:rsidRPr="00635FB9">
              <w:rPr>
                <w:color w:val="000000"/>
                <w:sz w:val="20"/>
                <w:szCs w:val="20"/>
              </w:rPr>
              <w:softHyphen/>
              <w:t>ры влияния климата на жизнь людей, сравнивать Россию с другими страна</w:t>
            </w:r>
            <w:r w:rsidRPr="00635FB9">
              <w:rPr>
                <w:color w:val="000000"/>
                <w:sz w:val="20"/>
                <w:szCs w:val="20"/>
              </w:rPr>
              <w:softHyphen/>
              <w:t>ми по получаемому коли-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честву тепла; давать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оценку климатических особенностей России; приводить примеры изме</w:t>
            </w:r>
            <w:r w:rsidRPr="00635FB9">
              <w:rPr>
                <w:color w:val="000000"/>
                <w:sz w:val="20"/>
                <w:szCs w:val="20"/>
              </w:rPr>
              <w:softHyphen/>
              <w:t>нения погоды под влияни</w:t>
            </w:r>
            <w:r w:rsidRPr="00635FB9">
              <w:rPr>
                <w:color w:val="000000"/>
                <w:sz w:val="20"/>
                <w:szCs w:val="20"/>
              </w:rPr>
              <w:softHyphen/>
              <w:t>ем циклонов, антицикло-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нов, атмосферных фрон</w:t>
            </w:r>
            <w:r w:rsidRPr="00635FB9">
              <w:rPr>
                <w:color w:val="000000"/>
                <w:sz w:val="20"/>
                <w:szCs w:val="20"/>
              </w:rPr>
              <w:softHyphen/>
              <w:t>тов; объяснять влияние разных типов воздушных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масс, постоянных и пере</w:t>
            </w:r>
            <w:r w:rsidRPr="00635FB9">
              <w:rPr>
                <w:color w:val="000000"/>
                <w:sz w:val="20"/>
                <w:szCs w:val="20"/>
              </w:rPr>
              <w:softHyphen/>
              <w:t>менных ветров на климат территории; определять по картам температуры воздуха, количество осад</w:t>
            </w:r>
            <w:r w:rsidRPr="00635FB9">
              <w:rPr>
                <w:color w:val="000000"/>
                <w:sz w:val="20"/>
                <w:szCs w:val="20"/>
              </w:rPr>
              <w:softHyphen/>
              <w:t>ков, объяснять закономер</w:t>
            </w:r>
            <w:r w:rsidRPr="00635FB9">
              <w:rPr>
                <w:color w:val="000000"/>
                <w:sz w:val="20"/>
                <w:szCs w:val="20"/>
              </w:rPr>
              <w:softHyphen/>
              <w:t>ности их распределения в разных регионах России; называть и показывать климатические пояса и области, давать краткое описание типов погоды; давать оценку климатиче</w:t>
            </w:r>
            <w:r w:rsidRPr="00635FB9">
              <w:rPr>
                <w:color w:val="000000"/>
                <w:sz w:val="20"/>
                <w:szCs w:val="20"/>
              </w:rPr>
              <w:softHyphen/>
              <w:t>ских условий для обеспе</w:t>
            </w:r>
            <w:r w:rsidRPr="00635FB9">
              <w:rPr>
                <w:color w:val="000000"/>
                <w:sz w:val="20"/>
                <w:szCs w:val="20"/>
              </w:rPr>
              <w:softHyphen/>
              <w:t>чения жизни людей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5.2.2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«ТК Тюмень Агро» - Тепличный комбинат по производству плодоовощной продукции в закрытом грунте (Тюменский р-н д. Нариманово)</w:t>
            </w:r>
          </w:p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«Ясень Агро» (Комплекс по откорму и переработке КРС - Ярковский район</w:t>
            </w:r>
          </w:p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Ярковский район – ООО «Эко-Нива АПК Холдинг» - ООО Агрофирма «Междуречье»</w:t>
            </w:r>
          </w:p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Крестьянско-фермерские хозяйства (КФХ)  районов юга области.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E37C1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Закономерности распределения тепла и влаги</w:t>
            </w:r>
            <w:r>
              <w:rPr>
                <w:color w:val="000000"/>
                <w:sz w:val="20"/>
                <w:szCs w:val="20"/>
              </w:rPr>
              <w:t>.</w:t>
            </w:r>
            <w:r w:rsidRPr="00635FB9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подстилающая по</w:t>
            </w:r>
            <w:r w:rsidRPr="00635FB9">
              <w:rPr>
                <w:color w:val="000000"/>
                <w:sz w:val="20"/>
                <w:szCs w:val="20"/>
              </w:rPr>
              <w:softHyphen/>
              <w:t>верхность, циркуля</w:t>
            </w:r>
            <w:r w:rsidRPr="00635FB9">
              <w:rPr>
                <w:color w:val="000000"/>
                <w:sz w:val="20"/>
                <w:szCs w:val="20"/>
              </w:rPr>
              <w:softHyphen/>
              <w:t>ция воздушных масс. Циклоны и антици</w:t>
            </w:r>
            <w:r w:rsidRPr="00635FB9">
              <w:rPr>
                <w:color w:val="000000"/>
                <w:sz w:val="20"/>
                <w:szCs w:val="20"/>
              </w:rPr>
              <w:softHyphen/>
              <w:t>клоны.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1E1C88">
              <w:rPr>
                <w:sz w:val="20"/>
                <w:szCs w:val="20"/>
              </w:rPr>
              <w:t>5.2.2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05A9E">
              <w:rPr>
                <w:b/>
                <w:color w:val="000000"/>
                <w:kern w:val="24"/>
                <w:sz w:val="18"/>
                <w:szCs w:val="18"/>
              </w:rPr>
              <w:t xml:space="preserve">Информатика </w:t>
            </w:r>
            <w:r w:rsidRPr="00A373B3">
              <w:rPr>
                <w:color w:val="000000"/>
                <w:kern w:val="24"/>
                <w:sz w:val="18"/>
                <w:szCs w:val="18"/>
              </w:rPr>
              <w:t>(Расчёты и построение диаграмм.)</w:t>
            </w:r>
            <w:r>
              <w:rPr>
                <w:color w:val="000000"/>
                <w:kern w:val="24"/>
                <w:sz w:val="18"/>
                <w:szCs w:val="18"/>
              </w:rPr>
              <w:t>-</w:t>
            </w: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E37C1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9-10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1380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5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Типы климатов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России</w:t>
            </w: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.</w:t>
            </w:r>
          </w:p>
          <w:p w:rsidR="003B1B7E" w:rsidRPr="00E11F5E" w:rsidRDefault="003B1B7E" w:rsidP="00505F1C">
            <w:pPr>
              <w:jc w:val="center"/>
              <w:rPr>
                <w:b/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Практическая работа №4</w:t>
            </w:r>
          </w:p>
          <w:p w:rsidR="003B1B7E" w:rsidRDefault="003B1B7E" w:rsidP="00505F1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«Определение по картам климатических показателей»</w:t>
            </w:r>
            <w:r w:rsidRPr="00635FB9">
              <w:rPr>
                <w:color w:val="000000"/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Исследова-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ние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Закономерности рас-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пределения тепла и влаги на территории страны (средние тем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пературы января и июля, осадки, </w:t>
            </w:r>
            <w:r>
              <w:rPr>
                <w:color w:val="000000"/>
                <w:sz w:val="20"/>
                <w:szCs w:val="20"/>
              </w:rPr>
              <w:t>испа</w:t>
            </w:r>
            <w:r w:rsidRPr="00635FB9">
              <w:rPr>
                <w:color w:val="000000"/>
                <w:sz w:val="20"/>
                <w:szCs w:val="20"/>
              </w:rPr>
              <w:t>рение, испаряемость, коэффициент увлаж</w:t>
            </w:r>
            <w:r w:rsidRPr="00635FB9">
              <w:rPr>
                <w:color w:val="000000"/>
                <w:sz w:val="20"/>
                <w:szCs w:val="20"/>
              </w:rPr>
              <w:softHyphen/>
              <w:t>нения).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1E1C88">
              <w:rPr>
                <w:sz w:val="20"/>
                <w:szCs w:val="20"/>
              </w:rPr>
              <w:t>5.2.2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E37C1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Зависимость че</w:t>
            </w:r>
            <w:r w:rsidRPr="00635FB9">
              <w:rPr>
                <w:color w:val="000000"/>
                <w:sz w:val="20"/>
                <w:szCs w:val="20"/>
              </w:rPr>
              <w:softHyphen/>
              <w:t>ловека от клима</w:t>
            </w:r>
            <w:r w:rsidRPr="00635FB9">
              <w:rPr>
                <w:color w:val="000000"/>
                <w:sz w:val="20"/>
                <w:szCs w:val="20"/>
              </w:rPr>
              <w:softHyphen/>
              <w:t>тических условий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1E1C88">
              <w:rPr>
                <w:sz w:val="20"/>
                <w:szCs w:val="20"/>
              </w:rPr>
              <w:t>5.2.2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E37C1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7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E11F5E" w:rsidRDefault="003B1B7E" w:rsidP="00505F1C">
            <w:pPr>
              <w:rPr>
                <w:b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Климат и клима</w:t>
            </w:r>
            <w:r w:rsidRPr="00635FB9">
              <w:rPr>
                <w:color w:val="000000"/>
                <w:sz w:val="20"/>
                <w:szCs w:val="20"/>
              </w:rPr>
              <w:softHyphen/>
              <w:t>тические ресурсы</w:t>
            </w:r>
            <w:r>
              <w:rPr>
                <w:sz w:val="20"/>
                <w:szCs w:val="20"/>
              </w:rPr>
              <w:t xml:space="preserve">. </w:t>
            </w:r>
            <w:r w:rsidRPr="00E11F5E">
              <w:rPr>
                <w:b/>
                <w:sz w:val="20"/>
                <w:szCs w:val="20"/>
              </w:rPr>
              <w:t xml:space="preserve"> Практическая работа №5</w:t>
            </w:r>
          </w:p>
          <w:p w:rsidR="003B1B7E" w:rsidRPr="00635FB9" w:rsidRDefault="003B1B7E" w:rsidP="00505F1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«Прогнозирование погодных условий по синоптической карте»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повто</w:t>
            </w:r>
            <w:r w:rsidRPr="00635FB9">
              <w:rPr>
                <w:color w:val="000000"/>
                <w:sz w:val="20"/>
                <w:szCs w:val="20"/>
              </w:rPr>
              <w:softHyphen/>
              <w:t>рения и обобщения (деловая игра)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Сезонность климата, чем она обусловлена. Типы климатов Рос</w:t>
            </w:r>
            <w:r w:rsidRPr="00635FB9">
              <w:rPr>
                <w:color w:val="000000"/>
                <w:sz w:val="20"/>
                <w:szCs w:val="20"/>
              </w:rPr>
              <w:softHyphen/>
              <w:t>сии. Факторы их формирования, кли</w:t>
            </w:r>
            <w:r w:rsidRPr="00635FB9">
              <w:rPr>
                <w:color w:val="000000"/>
                <w:sz w:val="20"/>
                <w:szCs w:val="20"/>
              </w:rPr>
              <w:softHyphen/>
              <w:t>матические пояса. Степень благоприят</w:t>
            </w:r>
            <w:r w:rsidRPr="00635FB9">
              <w:rPr>
                <w:color w:val="000000"/>
                <w:sz w:val="20"/>
                <w:szCs w:val="20"/>
              </w:rPr>
              <w:softHyphen/>
              <w:t>ности природных ус</w:t>
            </w:r>
            <w:r w:rsidRPr="00635FB9">
              <w:rPr>
                <w:color w:val="000000"/>
                <w:sz w:val="20"/>
                <w:szCs w:val="20"/>
              </w:rPr>
              <w:softHyphen/>
              <w:t>ловий. Климат и человек. Влияние климата на быт, жилище, одежду, способы передвиже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ния, здоровье чело</w:t>
            </w:r>
            <w:r w:rsidRPr="00635FB9">
              <w:rPr>
                <w:color w:val="000000"/>
                <w:sz w:val="20"/>
                <w:szCs w:val="20"/>
              </w:rPr>
              <w:softHyphen/>
              <w:t>века. Неблагоприят</w:t>
            </w:r>
            <w:r w:rsidRPr="00635FB9">
              <w:rPr>
                <w:color w:val="000000"/>
                <w:sz w:val="20"/>
                <w:szCs w:val="20"/>
              </w:rPr>
              <w:softHyphen/>
              <w:t>ные климатические явления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1E1C88">
              <w:rPr>
                <w:sz w:val="20"/>
                <w:szCs w:val="20"/>
              </w:rPr>
              <w:t>5.2.2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E37C1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23.10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обобщения по теме «Климат и климатические ресурсы»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обобщения и контроля знаний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1E1C88">
              <w:rPr>
                <w:sz w:val="20"/>
                <w:szCs w:val="20"/>
              </w:rPr>
              <w:t>5.2.2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D47967" w:rsidRDefault="003B1B7E" w:rsidP="00E96FFC">
            <w:pPr>
              <w:rPr>
                <w:sz w:val="20"/>
                <w:szCs w:val="20"/>
              </w:rPr>
            </w:pPr>
            <w:r w:rsidRPr="00D47967">
              <w:rPr>
                <w:sz w:val="20"/>
                <w:szCs w:val="20"/>
              </w:rPr>
              <w:t>§9-11,</w:t>
            </w:r>
          </w:p>
          <w:p w:rsidR="003B1B7E" w:rsidRPr="00D47967" w:rsidRDefault="003B1B7E" w:rsidP="00E96FFC">
            <w:r w:rsidRPr="00D47967">
              <w:rPr>
                <w:sz w:val="20"/>
                <w:szCs w:val="20"/>
              </w:rPr>
              <w:t>Тер</w:t>
            </w:r>
            <w:r>
              <w:rPr>
                <w:sz w:val="20"/>
                <w:szCs w:val="20"/>
              </w:rPr>
              <w:t>-</w:t>
            </w:r>
            <w:r w:rsidRPr="00D47967">
              <w:rPr>
                <w:sz w:val="20"/>
                <w:szCs w:val="20"/>
              </w:rPr>
              <w:t>мины раздела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06.11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A58A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FA58A9">
              <w:rPr>
                <w:b/>
                <w:color w:val="000000"/>
              </w:rPr>
              <w:t>Внутренние воды (4 часа)</w:t>
            </w:r>
          </w:p>
        </w:tc>
      </w:tr>
      <w:tr w:rsidR="003B1B7E" w:rsidRPr="00635FB9">
        <w:trPr>
          <w:trHeight w:val="1095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Разнообразие внутренних вод России. Реки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Особая роль воды в природе и хозяйстве. Виды вод суши на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показывать реки России на карте</w:t>
            </w:r>
            <w:r>
              <w:rPr>
                <w:color w:val="000000"/>
                <w:sz w:val="20"/>
                <w:szCs w:val="20"/>
              </w:rPr>
              <w:t>; объяс</w:t>
            </w:r>
            <w:r>
              <w:rPr>
                <w:color w:val="000000"/>
                <w:sz w:val="20"/>
                <w:szCs w:val="20"/>
              </w:rPr>
              <w:softHyphen/>
              <w:t>нять основные характери</w:t>
            </w:r>
            <w:r w:rsidRPr="00635FB9">
              <w:rPr>
                <w:color w:val="000000"/>
                <w:sz w:val="20"/>
                <w:szCs w:val="20"/>
              </w:rPr>
              <w:t>стики реки на конкретных примерах; приводить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меры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5.2.3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База отдыха «Верхний Бор».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«Долина Карабаш» - термальный парк «Фешенель»,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«Профилакторий «Светлый» - Ялуторовский район.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г. Тобольск – ООО «Кристалл» (рыборазводные пруд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>ы</w:t>
            </w: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 xml:space="preserve"> – места для досуга населения).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 xml:space="preserve">Змановский Д.А. – Завод по 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>пр</w:t>
            </w: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оизводству бутилированной питьевой воды (п. Богандинский).</w:t>
            </w:r>
          </w:p>
          <w:p w:rsidR="003B1B7E" w:rsidRPr="00635FB9" w:rsidRDefault="003B1B7E" w:rsidP="00505F1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ЗАО «НПП «Западная Сибирь» (ЗАО «Универсал –нефтеотдача»)-лечебно-оздоровительный центр «ИНГАЛА».</w:t>
            </w: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E0180">
              <w:rPr>
                <w:b/>
                <w:color w:val="000000"/>
                <w:kern w:val="24"/>
                <w:sz w:val="18"/>
                <w:szCs w:val="18"/>
              </w:rPr>
              <w:t xml:space="preserve">Информатика </w:t>
            </w:r>
            <w:r w:rsidRPr="00A373B3">
              <w:rPr>
                <w:color w:val="000000"/>
                <w:kern w:val="24"/>
                <w:sz w:val="18"/>
                <w:szCs w:val="18"/>
              </w:rPr>
              <w:t>(Расчёты и построение диаграмм</w:t>
            </w:r>
            <w:r>
              <w:rPr>
                <w:color w:val="000000"/>
                <w:kern w:val="24"/>
                <w:sz w:val="18"/>
                <w:szCs w:val="18"/>
              </w:rPr>
              <w:t>)</w:t>
            </w: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§12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12.11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Озера. Болота. Подземные воды. Ледники. Много</w:t>
            </w:r>
            <w:r w:rsidRPr="00635FB9">
              <w:rPr>
                <w:color w:val="000000"/>
                <w:sz w:val="20"/>
                <w:szCs w:val="20"/>
              </w:rPr>
              <w:softHyphen/>
              <w:t>летняя мерзлота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Практикум </w:t>
            </w:r>
          </w:p>
        </w:tc>
        <w:tc>
          <w:tcPr>
            <w:tcW w:w="175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территории страны. Главные речные сис</w:t>
            </w:r>
            <w:r w:rsidRPr="00635FB9">
              <w:rPr>
                <w:color w:val="000000"/>
                <w:sz w:val="20"/>
                <w:szCs w:val="20"/>
              </w:rPr>
              <w:softHyphen/>
              <w:t>темы, водоразделы, бассейны. Распреде</w:t>
            </w:r>
            <w:r w:rsidRPr="00635FB9">
              <w:rPr>
                <w:color w:val="000000"/>
                <w:sz w:val="20"/>
                <w:szCs w:val="20"/>
              </w:rPr>
              <w:softHyphen/>
              <w:t>ление рек по бассей</w:t>
            </w:r>
            <w:r w:rsidRPr="00635FB9">
              <w:rPr>
                <w:color w:val="000000"/>
                <w:sz w:val="20"/>
                <w:szCs w:val="20"/>
              </w:rPr>
              <w:softHyphen/>
              <w:t>нам океанов. Пита</w:t>
            </w:r>
            <w:r w:rsidRPr="00635FB9">
              <w:rPr>
                <w:color w:val="000000"/>
                <w:sz w:val="20"/>
                <w:szCs w:val="20"/>
              </w:rPr>
              <w:softHyphen/>
              <w:t>ние, режим, расход, годовой сток рек, ле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довый режим. Роль рек в освоении </w:t>
            </w:r>
            <w:r>
              <w:rPr>
                <w:color w:val="000000"/>
                <w:sz w:val="20"/>
                <w:szCs w:val="20"/>
              </w:rPr>
              <w:t>терри</w:t>
            </w:r>
            <w:r w:rsidRPr="00635FB9">
              <w:rPr>
                <w:color w:val="000000"/>
                <w:sz w:val="20"/>
                <w:szCs w:val="20"/>
              </w:rPr>
              <w:t>тории и развитии эко</w:t>
            </w:r>
            <w:r w:rsidRPr="00635FB9">
              <w:rPr>
                <w:color w:val="000000"/>
                <w:sz w:val="20"/>
                <w:szCs w:val="20"/>
              </w:rPr>
              <w:softHyphen/>
              <w:t>номики России. Важнейшие озера, их происхождение. Бо</w:t>
            </w:r>
            <w:r w:rsidRPr="00635FB9">
              <w:rPr>
                <w:color w:val="000000"/>
                <w:sz w:val="20"/>
                <w:szCs w:val="20"/>
              </w:rPr>
              <w:softHyphen/>
              <w:t>лота. Подземные во</w:t>
            </w:r>
            <w:r w:rsidRPr="00635FB9">
              <w:rPr>
                <w:color w:val="000000"/>
                <w:sz w:val="20"/>
                <w:szCs w:val="20"/>
              </w:rPr>
              <w:softHyphen/>
              <w:t>ды. Ледники. Много</w:t>
            </w:r>
            <w:r w:rsidRPr="00635FB9">
              <w:rPr>
                <w:color w:val="000000"/>
                <w:sz w:val="20"/>
                <w:szCs w:val="20"/>
              </w:rPr>
              <w:softHyphen/>
              <w:t>летняя мерзлота. Водные ресурсы, воз</w:t>
            </w:r>
            <w:r w:rsidRPr="00635FB9">
              <w:rPr>
                <w:color w:val="000000"/>
                <w:sz w:val="20"/>
                <w:szCs w:val="20"/>
              </w:rPr>
              <w:softHyphen/>
              <w:t>можность их разме</w:t>
            </w:r>
            <w:r w:rsidRPr="00635FB9">
              <w:rPr>
                <w:color w:val="000000"/>
                <w:sz w:val="20"/>
                <w:szCs w:val="20"/>
              </w:rPr>
              <w:softHyphen/>
              <w:t>щения на территории страны. Внутренние воды и водные ресурсы, осо</w:t>
            </w:r>
            <w:r w:rsidRPr="00635FB9">
              <w:rPr>
                <w:color w:val="000000"/>
                <w:sz w:val="20"/>
                <w:szCs w:val="20"/>
              </w:rPr>
              <w:softHyphen/>
              <w:t>бенности их разме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щения на территории страны. Многолетняя мерзлота </w:t>
            </w:r>
          </w:p>
        </w:tc>
        <w:tc>
          <w:tcPr>
            <w:tcW w:w="19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использования реки в хозяйственных целях; показывать на карте озе</w:t>
            </w:r>
            <w:r w:rsidRPr="00635FB9">
              <w:rPr>
                <w:color w:val="000000"/>
                <w:sz w:val="20"/>
                <w:szCs w:val="20"/>
              </w:rPr>
              <w:softHyphen/>
              <w:t>ра, артезианские бассей</w:t>
            </w:r>
            <w:r w:rsidRPr="00635FB9">
              <w:rPr>
                <w:color w:val="000000"/>
                <w:sz w:val="20"/>
                <w:szCs w:val="20"/>
              </w:rPr>
              <w:softHyphen/>
              <w:t>ны, области распростра</w:t>
            </w:r>
            <w:r w:rsidRPr="00635FB9">
              <w:rPr>
                <w:color w:val="000000"/>
                <w:sz w:val="20"/>
                <w:szCs w:val="20"/>
              </w:rPr>
              <w:softHyphen/>
              <w:t>нения вечной мерзлоты; приводить примеры хозяй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ственного использования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поверхностных вод и нега</w:t>
            </w:r>
            <w:r w:rsidRPr="00635FB9">
              <w:rPr>
                <w:color w:val="000000"/>
                <w:sz w:val="20"/>
                <w:szCs w:val="20"/>
              </w:rPr>
              <w:softHyphen/>
              <w:t>тивного влияния на них человеческой деятельно</w:t>
            </w:r>
            <w:r w:rsidRPr="00635FB9">
              <w:rPr>
                <w:color w:val="000000"/>
                <w:sz w:val="20"/>
                <w:szCs w:val="20"/>
              </w:rPr>
              <w:softHyphen/>
              <w:t>сти; давать характеристи</w:t>
            </w:r>
            <w:r w:rsidRPr="00635FB9">
              <w:rPr>
                <w:color w:val="000000"/>
                <w:sz w:val="20"/>
                <w:szCs w:val="20"/>
              </w:rPr>
              <w:softHyphen/>
              <w:t>ку крупных озер страны и области; показывать на карте и объяснять значе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ние каналов и водохрани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лищ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B03B00">
              <w:rPr>
                <w:sz w:val="20"/>
                <w:szCs w:val="20"/>
              </w:rPr>
              <w:t xml:space="preserve"> 5.2.3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D47967" w:rsidRDefault="003B1B7E" w:rsidP="00E96FFC">
            <w:r w:rsidRPr="00D47967">
              <w:rPr>
                <w:sz w:val="20"/>
                <w:szCs w:val="20"/>
              </w:rPr>
              <w:t>§13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13.11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Водные ресурсы. Охрана вод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Практикум 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B03B00">
              <w:rPr>
                <w:sz w:val="20"/>
                <w:szCs w:val="20"/>
              </w:rPr>
              <w:t xml:space="preserve"> 5.2.3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D47967" w:rsidRDefault="003B1B7E" w:rsidP="00E96FFC">
            <w:r w:rsidRPr="00D47967">
              <w:rPr>
                <w:sz w:val="20"/>
                <w:szCs w:val="20"/>
              </w:rPr>
              <w:t>§14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19.11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22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C61315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61315">
              <w:rPr>
                <w:color w:val="000000"/>
                <w:sz w:val="20"/>
                <w:szCs w:val="20"/>
              </w:rPr>
              <w:t>Внутренние воды и водные ресурсы</w:t>
            </w:r>
          </w:p>
          <w:p w:rsidR="003B1B7E" w:rsidRPr="00C61315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Интегрированный урок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(англ. язык)</w:t>
            </w:r>
            <w:r w:rsidRPr="00635FB9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B03B00">
              <w:rPr>
                <w:sz w:val="20"/>
                <w:szCs w:val="20"/>
              </w:rPr>
              <w:t xml:space="preserve"> 5.2.3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D47967" w:rsidRDefault="003B1B7E" w:rsidP="00E96FFC">
            <w:r w:rsidRPr="00D47967">
              <w:rPr>
                <w:sz w:val="20"/>
                <w:szCs w:val="20"/>
              </w:rPr>
              <w:t>§14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20.11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обобщения и контроля по теме «Внутренние воды и водные ресурсы»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обобщения и контроля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B03B00">
              <w:rPr>
                <w:sz w:val="20"/>
                <w:szCs w:val="20"/>
              </w:rPr>
              <w:t xml:space="preserve"> 5.2.3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47967">
              <w:rPr>
                <w:sz w:val="20"/>
                <w:szCs w:val="20"/>
              </w:rPr>
              <w:t>§12-14,</w:t>
            </w:r>
          </w:p>
          <w:p w:rsidR="003B1B7E" w:rsidRPr="00D47967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Тер-мины темы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26.11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b/>
                <w:color w:val="000000"/>
              </w:rPr>
              <w:t>Почва и почвенные ресурсы (3 часа)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Образование почв и их разнообра</w:t>
            </w:r>
            <w:r w:rsidRPr="00635FB9">
              <w:rPr>
                <w:color w:val="000000"/>
                <w:sz w:val="20"/>
                <w:szCs w:val="20"/>
              </w:rPr>
              <w:softHyphen/>
              <w:t>зие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Почвы и почвенные ресурсы. Почвы - ос</w:t>
            </w:r>
            <w:r w:rsidRPr="00635FB9">
              <w:rPr>
                <w:color w:val="000000"/>
                <w:sz w:val="20"/>
                <w:szCs w:val="20"/>
              </w:rPr>
              <w:softHyphen/>
              <w:t>новной компонент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природы. В.В. Доку</w:t>
            </w:r>
            <w:r w:rsidRPr="00635FB9">
              <w:rPr>
                <w:color w:val="000000"/>
                <w:sz w:val="20"/>
                <w:szCs w:val="20"/>
              </w:rPr>
              <w:softHyphen/>
              <w:t>чаев- основополож</w:t>
            </w:r>
            <w:r w:rsidRPr="00635FB9">
              <w:rPr>
                <w:color w:val="000000"/>
                <w:sz w:val="20"/>
                <w:szCs w:val="20"/>
              </w:rPr>
              <w:softHyphen/>
              <w:t>ник почвоведения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объяснять поня</w:t>
            </w:r>
            <w:r w:rsidRPr="00635FB9">
              <w:rPr>
                <w:color w:val="000000"/>
                <w:sz w:val="20"/>
                <w:szCs w:val="20"/>
              </w:rPr>
              <w:softHyphen/>
              <w:t>тия: земельные ресурсы, сельскохозяйственные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угодья; называть факторы почвообразования; назы</w:t>
            </w:r>
            <w:r w:rsidRPr="00635FB9">
              <w:rPr>
                <w:color w:val="000000"/>
                <w:sz w:val="20"/>
                <w:szCs w:val="20"/>
              </w:rPr>
              <w:softHyphen/>
              <w:t>вать свойства основных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типов почв; давать оценку типов почв с точки зрения их хозяйственного оцени</w:t>
            </w:r>
            <w:r w:rsidRPr="00635FB9">
              <w:rPr>
                <w:color w:val="000000"/>
                <w:sz w:val="20"/>
                <w:szCs w:val="20"/>
              </w:rPr>
              <w:softHyphen/>
              <w:t>вания; объяснять необхо</w:t>
            </w:r>
            <w:r w:rsidRPr="00635FB9">
              <w:rPr>
                <w:color w:val="000000"/>
                <w:sz w:val="20"/>
                <w:szCs w:val="20"/>
              </w:rPr>
              <w:softHyphen/>
              <w:t>димость охраны почв, ра</w:t>
            </w:r>
            <w:r w:rsidRPr="00635FB9">
              <w:rPr>
                <w:color w:val="000000"/>
                <w:sz w:val="20"/>
                <w:szCs w:val="20"/>
              </w:rPr>
              <w:softHyphen/>
              <w:t>ционального использова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земель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5.2.5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ИП Воротников К.А.Добыча и переработка сапропеля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ЗАО МНПП «Фарт» Нижнетавдинский район – пр-во удобрений на основе торфа.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6B022B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27.11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Закономерности распространения почв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E7C42">
              <w:rPr>
                <w:sz w:val="20"/>
                <w:szCs w:val="20"/>
              </w:rPr>
              <w:t xml:space="preserve"> 5.2.5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6B022B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03.12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Почвенные ре</w:t>
            </w:r>
            <w:r w:rsidRPr="00635FB9">
              <w:rPr>
                <w:color w:val="000000"/>
                <w:sz w:val="20"/>
                <w:szCs w:val="20"/>
              </w:rPr>
              <w:softHyphen/>
              <w:t>сурсы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Конферен</w:t>
            </w:r>
            <w:r w:rsidRPr="00635FB9">
              <w:rPr>
                <w:color w:val="000000"/>
                <w:sz w:val="20"/>
                <w:szCs w:val="20"/>
              </w:rPr>
              <w:softHyphen/>
              <w:t>ция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Качество почвенных ресурсов. Влияние показателя на развитие сельского хозяйства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E7C42">
              <w:rPr>
                <w:sz w:val="20"/>
                <w:szCs w:val="20"/>
              </w:rPr>
              <w:t xml:space="preserve"> 5.2.5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«Ясень Агро» (Комплекс по откорму и переработке КРС - Ярковский район</w:t>
            </w:r>
          </w:p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Ярковский район – ООО «Эко-Нива АПК Холдинг» - ООО Агрофирма «Междуречье»</w:t>
            </w:r>
          </w:p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Крестьянско-фермерские хозяйства (КФХ)  районов юга области.</w:t>
            </w: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6B022B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04.12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b/>
                <w:color w:val="000000"/>
              </w:rPr>
              <w:t>Растительность и животный мир (3 часа)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Растительный и животный мир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Растительный и жи</w:t>
            </w:r>
            <w:r w:rsidRPr="00635FB9">
              <w:rPr>
                <w:color w:val="000000"/>
                <w:sz w:val="20"/>
                <w:szCs w:val="20"/>
              </w:rPr>
              <w:softHyphen/>
              <w:t>вотный мир России: видовое разнообразие, факторы, определяю</w:t>
            </w:r>
            <w:r w:rsidRPr="00635FB9">
              <w:rPr>
                <w:color w:val="000000"/>
                <w:sz w:val="20"/>
                <w:szCs w:val="20"/>
              </w:rPr>
              <w:softHyphen/>
              <w:t>щие его облик. Осо</w:t>
            </w:r>
            <w:r w:rsidRPr="00635FB9">
              <w:rPr>
                <w:color w:val="000000"/>
                <w:sz w:val="20"/>
                <w:szCs w:val="20"/>
              </w:rPr>
              <w:softHyphen/>
              <w:t>бенности растительно</w:t>
            </w:r>
            <w:r w:rsidRPr="00635FB9">
              <w:rPr>
                <w:color w:val="000000"/>
                <w:sz w:val="20"/>
                <w:szCs w:val="20"/>
              </w:rPr>
              <w:softHyphen/>
              <w:t>сти и животного мира природных зон России. Природные территори</w:t>
            </w:r>
            <w:r w:rsidRPr="00635FB9">
              <w:rPr>
                <w:color w:val="000000"/>
                <w:sz w:val="20"/>
                <w:szCs w:val="20"/>
              </w:rPr>
              <w:softHyphen/>
              <w:t>альные комплексы. Локальные, региональ</w:t>
            </w:r>
            <w:r w:rsidRPr="00635FB9">
              <w:rPr>
                <w:color w:val="000000"/>
                <w:sz w:val="20"/>
                <w:szCs w:val="20"/>
              </w:rPr>
              <w:softHyphen/>
              <w:t>ные и глобальные уровни ПТК. Физико-географическое рай</w:t>
            </w:r>
            <w:r w:rsidRPr="00635FB9">
              <w:rPr>
                <w:color w:val="000000"/>
                <w:sz w:val="20"/>
                <w:szCs w:val="20"/>
              </w:rPr>
              <w:softHyphen/>
              <w:t>онирование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приводить приме</w:t>
            </w:r>
            <w:r w:rsidRPr="00635FB9">
              <w:rPr>
                <w:color w:val="000000"/>
                <w:sz w:val="20"/>
                <w:szCs w:val="20"/>
              </w:rPr>
              <w:softHyphen/>
              <w:t>ры значения растительно</w:t>
            </w:r>
            <w:r w:rsidRPr="00635FB9">
              <w:rPr>
                <w:color w:val="000000"/>
                <w:sz w:val="20"/>
                <w:szCs w:val="20"/>
              </w:rPr>
              <w:softHyphen/>
              <w:t>го мира в жизни людей, использования безлесных пространств человеком; перечислять ресурсы ле</w:t>
            </w:r>
            <w:r w:rsidRPr="00635FB9">
              <w:rPr>
                <w:color w:val="000000"/>
                <w:sz w:val="20"/>
                <w:szCs w:val="20"/>
              </w:rPr>
              <w:softHyphen/>
              <w:t>са; объяснять причины изменения лугов, степей, тундры под влиянием че</w:t>
            </w:r>
            <w:r w:rsidRPr="00635FB9">
              <w:rPr>
                <w:color w:val="000000"/>
                <w:sz w:val="20"/>
                <w:szCs w:val="20"/>
              </w:rPr>
              <w:softHyphen/>
              <w:t>ловека; прогнозировать последствия уничтожения болот; объяснять значе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ние животного мира в жиз</w:t>
            </w:r>
            <w:r w:rsidRPr="00635FB9">
              <w:rPr>
                <w:color w:val="000000"/>
                <w:sz w:val="20"/>
                <w:szCs w:val="20"/>
              </w:rPr>
              <w:softHyphen/>
              <w:t>ни человека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Ярковский район – ООО «Варваринская лесоперерабатывающая компания» (лесопильный цех).</w:t>
            </w:r>
          </w:p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§18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10.12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Биологические ресурсы. Охрана растительного и животного мира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Исследова</w:t>
            </w:r>
            <w:r w:rsidRPr="00635FB9">
              <w:rPr>
                <w:color w:val="000000"/>
                <w:sz w:val="20"/>
                <w:szCs w:val="20"/>
              </w:rPr>
              <w:softHyphen/>
              <w:t>ние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Биологические ресур</w:t>
            </w:r>
            <w:r w:rsidRPr="00635FB9">
              <w:rPr>
                <w:color w:val="000000"/>
                <w:sz w:val="20"/>
                <w:szCs w:val="20"/>
              </w:rPr>
              <w:softHyphen/>
              <w:t>сы, их рациональное использование. Меры по охране раститель</w:t>
            </w:r>
            <w:r w:rsidRPr="00635FB9">
              <w:rPr>
                <w:color w:val="000000"/>
                <w:sz w:val="20"/>
                <w:szCs w:val="20"/>
              </w:rPr>
              <w:softHyphen/>
              <w:t>ного и животного мира.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Знать классификацию биологических ресурсов, уметь приводить примеры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0B7557">
              <w:rPr>
                <w:sz w:val="20"/>
                <w:szCs w:val="20"/>
              </w:rPr>
              <w:t xml:space="preserve"> 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 xml:space="preserve">ООО «Сладковское товарное рыбоводческое хозяйство» - 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 xml:space="preserve">в составе </w:t>
            </w: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 xml:space="preserve">заказник 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 xml:space="preserve">по </w:t>
            </w: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разведени</w:t>
            </w:r>
            <w:r>
              <w:rPr>
                <w:bCs/>
                <w:color w:val="000000"/>
                <w:kern w:val="24"/>
                <w:sz w:val="18"/>
                <w:szCs w:val="18"/>
              </w:rPr>
              <w:t>ю</w:t>
            </w: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 xml:space="preserve"> маралов.</w:t>
            </w:r>
          </w:p>
          <w:p w:rsidR="003B1B7E" w:rsidRPr="003E17FF" w:rsidRDefault="003B1B7E" w:rsidP="00505F1C">
            <w:pPr>
              <w:rPr>
                <w:sz w:val="20"/>
                <w:szCs w:val="20"/>
              </w:rPr>
            </w:pPr>
            <w:r w:rsidRPr="003E17FF">
              <w:rPr>
                <w:sz w:val="20"/>
                <w:szCs w:val="20"/>
              </w:rPr>
              <w:t>Заказник «Барсучий», озеро Большой Куртал</w:t>
            </w:r>
            <w:r>
              <w:rPr>
                <w:sz w:val="20"/>
                <w:szCs w:val="20"/>
              </w:rPr>
              <w:t>.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530A3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19</w:t>
            </w:r>
            <w:r w:rsidRPr="00530A3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11.12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2</w:t>
            </w:r>
            <w:r>
              <w:rPr>
                <w:color w:val="000000"/>
                <w:sz w:val="20"/>
                <w:szCs w:val="20"/>
              </w:rPr>
              <w:t>9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контроля и систематизации «Особенности природы России»</w:t>
            </w:r>
          </w:p>
          <w:p w:rsidR="003B1B7E" w:rsidRPr="00254DA3" w:rsidRDefault="003B1B7E" w:rsidP="00E96FFC">
            <w:pPr>
              <w:rPr>
                <w:b/>
                <w:sz w:val="20"/>
                <w:szCs w:val="20"/>
              </w:rPr>
            </w:pPr>
            <w:r w:rsidRPr="00254DA3">
              <w:rPr>
                <w:b/>
                <w:sz w:val="20"/>
                <w:szCs w:val="20"/>
              </w:rPr>
              <w:t xml:space="preserve">Контрольная работа №1 </w:t>
            </w:r>
          </w:p>
          <w:p w:rsidR="003B1B7E" w:rsidRPr="00254DA3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254DA3">
              <w:rPr>
                <w:b/>
                <w:color w:val="000000"/>
                <w:sz w:val="20"/>
                <w:szCs w:val="20"/>
              </w:rPr>
              <w:t>«Особенности природы России»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систе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матизации и </w:t>
            </w:r>
            <w:r>
              <w:rPr>
                <w:color w:val="000000"/>
                <w:sz w:val="20"/>
                <w:szCs w:val="20"/>
              </w:rPr>
              <w:t xml:space="preserve">контроля </w:t>
            </w:r>
            <w:r w:rsidRPr="00635FB9">
              <w:rPr>
                <w:color w:val="000000"/>
                <w:sz w:val="20"/>
                <w:szCs w:val="20"/>
              </w:rPr>
              <w:t xml:space="preserve">знаний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Применение знаний и умений в стандартных условиях и в условиях нестандартных учебных задач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Уметь применять полученные знания по шаблону, в стандартной ситуации и в новых условиях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0B7557">
              <w:rPr>
                <w:sz w:val="20"/>
                <w:szCs w:val="20"/>
              </w:rPr>
              <w:t xml:space="preserve"> 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B52114" w:rsidRDefault="003B1B7E" w:rsidP="00E96FFC">
            <w:pPr>
              <w:rPr>
                <w:sz w:val="20"/>
                <w:szCs w:val="20"/>
              </w:rPr>
            </w:pPr>
            <w:r w:rsidRPr="00530A35">
              <w:rPr>
                <w:rFonts w:ascii="Arial" w:hAnsi="Arial" w:cs="Arial"/>
                <w:sz w:val="20"/>
                <w:szCs w:val="20"/>
              </w:rPr>
              <w:t>§</w:t>
            </w:r>
            <w:r w:rsidRPr="00B52114">
              <w:rPr>
                <w:sz w:val="20"/>
                <w:szCs w:val="20"/>
              </w:rPr>
              <w:t>18-20,</w:t>
            </w:r>
          </w:p>
          <w:p w:rsidR="003B1B7E" w:rsidRPr="00B52114" w:rsidRDefault="003B1B7E" w:rsidP="00E96FFC">
            <w:pPr>
              <w:rPr>
                <w:sz w:val="20"/>
                <w:szCs w:val="20"/>
              </w:rPr>
            </w:pPr>
            <w:r w:rsidRPr="00B52114">
              <w:rPr>
                <w:sz w:val="20"/>
                <w:szCs w:val="20"/>
              </w:rPr>
              <w:t>Термины темы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17.12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635FB9">
              <w:rPr>
                <w:b/>
                <w:color w:val="000000"/>
              </w:rPr>
              <w:t xml:space="preserve">Раздел </w:t>
            </w:r>
            <w:r w:rsidRPr="00635FB9">
              <w:rPr>
                <w:b/>
                <w:color w:val="000000"/>
                <w:lang w:val="en-US"/>
              </w:rPr>
              <w:t>II</w:t>
            </w:r>
            <w:r w:rsidRPr="00635FB9">
              <w:rPr>
                <w:b/>
                <w:color w:val="000000"/>
              </w:rPr>
              <w:t>. ПРИРОДНЫЕ КОМПЛЕКСЫ</w:t>
            </w:r>
            <w:r>
              <w:rPr>
                <w:b/>
                <w:color w:val="000000"/>
              </w:rPr>
              <w:t xml:space="preserve"> РОССИИ (39</w:t>
            </w:r>
            <w:r w:rsidRPr="00635FB9">
              <w:rPr>
                <w:b/>
                <w:color w:val="000000"/>
              </w:rPr>
              <w:t xml:space="preserve"> часов)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635FB9">
              <w:rPr>
                <w:b/>
                <w:color w:val="000000"/>
              </w:rPr>
              <w:t>Природное районирование (6 часов)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Разнообразие ПК России. Природ</w:t>
            </w:r>
            <w:r w:rsidRPr="00635FB9">
              <w:rPr>
                <w:color w:val="000000"/>
                <w:sz w:val="20"/>
                <w:szCs w:val="20"/>
              </w:rPr>
              <w:softHyphen/>
              <w:t>ное районирова</w:t>
            </w:r>
            <w:r w:rsidRPr="00635FB9">
              <w:rPr>
                <w:color w:val="000000"/>
                <w:sz w:val="20"/>
                <w:szCs w:val="20"/>
              </w:rPr>
              <w:softHyphen/>
              <w:t>ние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и антро</w:t>
            </w:r>
            <w:r w:rsidRPr="00635FB9">
              <w:rPr>
                <w:color w:val="000000"/>
                <w:sz w:val="20"/>
                <w:szCs w:val="20"/>
              </w:rPr>
              <w:softHyphen/>
              <w:t>погенные ПТК.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родная зона как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родный комплекс: взаимосвязь и взаи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мообусловленность ее компонентов.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Роль В.В.Докучаева и Л. С. Берга в создании учения о природных зонах. Что такое при-родно-хозяйственные зоны? Характеристи</w:t>
            </w:r>
            <w:r w:rsidRPr="00635FB9">
              <w:rPr>
                <w:color w:val="000000"/>
                <w:sz w:val="20"/>
                <w:szCs w:val="20"/>
              </w:rPr>
              <w:softHyphen/>
              <w:t>ка природных зон. Природные ресурсы зон, их использова</w:t>
            </w:r>
            <w:r w:rsidRPr="00635FB9">
              <w:rPr>
                <w:sz w:val="20"/>
                <w:szCs w:val="20"/>
              </w:rPr>
              <w:t>ние,   экологические проблемы. Высотная поясность. От чего зависит набор высот</w:t>
            </w:r>
            <w:r w:rsidRPr="00635FB9">
              <w:rPr>
                <w:sz w:val="20"/>
                <w:szCs w:val="20"/>
              </w:rPr>
              <w:softHyphen/>
              <w:t xml:space="preserve">ных поясов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описывать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родные условия и ресурсы природно-хозяйственных зон на основе чтения те</w:t>
            </w:r>
            <w:r w:rsidRPr="00635FB9">
              <w:rPr>
                <w:color w:val="000000"/>
                <w:sz w:val="20"/>
                <w:szCs w:val="20"/>
              </w:rPr>
              <w:softHyphen/>
              <w:t>матических карт; объяс</w:t>
            </w:r>
            <w:r w:rsidRPr="00635FB9">
              <w:rPr>
                <w:color w:val="000000"/>
                <w:sz w:val="20"/>
                <w:szCs w:val="20"/>
              </w:rPr>
              <w:softHyphen/>
              <w:t>нять и приводить примеры рационального и нерацио</w:t>
            </w:r>
            <w:r w:rsidRPr="00635FB9">
              <w:rPr>
                <w:color w:val="000000"/>
                <w:sz w:val="20"/>
                <w:szCs w:val="20"/>
              </w:rPr>
              <w:softHyphen/>
              <w:t>нального природопользо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вания; описывать виды хозяйственной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деятельно</w:t>
            </w:r>
            <w:r w:rsidRPr="00635FB9">
              <w:rPr>
                <w:color w:val="000000"/>
                <w:sz w:val="20"/>
                <w:szCs w:val="20"/>
              </w:rPr>
              <w:softHyphen/>
              <w:t>сти людей в природных зонах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0B7557">
              <w:rPr>
                <w:sz w:val="20"/>
                <w:szCs w:val="20"/>
              </w:rPr>
              <w:t xml:space="preserve"> 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Тюменский район – ЗАО «Богандинский кирпичный завод».</w:t>
            </w: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§21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18.12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C61315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  <w:r w:rsidRPr="00C61315">
              <w:rPr>
                <w:b/>
                <w:color w:val="000000"/>
                <w:sz w:val="20"/>
                <w:szCs w:val="20"/>
              </w:rPr>
              <w:t>Моря как крупные ПК</w:t>
            </w:r>
            <w:r w:rsidRPr="00C61315">
              <w:rPr>
                <w:b/>
                <w:color w:val="FF0000"/>
                <w:sz w:val="16"/>
                <w:szCs w:val="16"/>
              </w:rPr>
              <w:t xml:space="preserve"> </w:t>
            </w:r>
            <w:r w:rsidRPr="00C61315">
              <w:rPr>
                <w:b/>
                <w:sz w:val="16"/>
                <w:szCs w:val="16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0B7557">
              <w:rPr>
                <w:sz w:val="20"/>
                <w:szCs w:val="20"/>
              </w:rPr>
              <w:t xml:space="preserve"> 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00B54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24.12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зоны России. Арктиче</w:t>
            </w:r>
            <w:r w:rsidRPr="00635FB9">
              <w:rPr>
                <w:color w:val="000000"/>
                <w:sz w:val="20"/>
                <w:szCs w:val="20"/>
              </w:rPr>
              <w:softHyphen/>
              <w:t>ские пустыни, тун</w:t>
            </w:r>
            <w:r w:rsidRPr="00635FB9">
              <w:rPr>
                <w:color w:val="000000"/>
                <w:sz w:val="20"/>
                <w:szCs w:val="20"/>
              </w:rPr>
              <w:softHyphen/>
              <w:t>дра, лесотундра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>лизации знаний и умений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0B7557">
              <w:rPr>
                <w:sz w:val="20"/>
                <w:szCs w:val="20"/>
              </w:rPr>
              <w:t xml:space="preserve"> 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00B54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25.12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3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Разнообразие лесов России: тайга, смешанные и широколиствен</w:t>
            </w:r>
            <w:r w:rsidRPr="00635FB9">
              <w:rPr>
                <w:color w:val="000000"/>
                <w:sz w:val="20"/>
                <w:szCs w:val="20"/>
              </w:rPr>
              <w:softHyphen/>
              <w:t>ные леса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>лизации знаний и умений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0B7557">
              <w:rPr>
                <w:sz w:val="20"/>
                <w:szCs w:val="20"/>
              </w:rPr>
              <w:t xml:space="preserve"> 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Ярковский район – ООО «Варваринская лесоперерабатывающая компания» (лесопильный цех).</w:t>
            </w: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00B54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14.01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4</w:t>
            </w:r>
            <w:r w:rsidRPr="00635FB9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Безлесные зоны на юге России: степи, полупусты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ни и пустыни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лизации знаний и умений 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0B7557">
              <w:rPr>
                <w:sz w:val="20"/>
                <w:szCs w:val="20"/>
              </w:rPr>
              <w:t xml:space="preserve"> 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«Ясень Агро» (Комплекс по откорму и переработке КРС - Ярковский район</w:t>
            </w:r>
          </w:p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Ярковский район – ООО «Эко-Нива АПК Холдинг» - ООО Агрофирма «Междуречье»</w:t>
            </w:r>
          </w:p>
          <w:p w:rsidR="003B1B7E" w:rsidRPr="00A373B3" w:rsidRDefault="003B1B7E" w:rsidP="00BE399F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Крестьянско-фермерские хозяйства (КФХ)  районов юга области.</w:t>
            </w: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00B54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15.01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5</w:t>
            </w:r>
            <w:r w:rsidRPr="00635FB9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Высотная пояс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ность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повто</w:t>
            </w:r>
            <w:r w:rsidRPr="00635FB9">
              <w:rPr>
                <w:color w:val="000000"/>
                <w:sz w:val="20"/>
                <w:szCs w:val="20"/>
              </w:rPr>
              <w:softHyphen/>
              <w:t>рения и обобщения (исследо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вание) 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0B7557">
              <w:rPr>
                <w:sz w:val="20"/>
                <w:szCs w:val="20"/>
              </w:rPr>
              <w:t xml:space="preserve"> 5.2.6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00B54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21.01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b/>
                <w:color w:val="000000"/>
              </w:rPr>
              <w:t>Природа регионов России (23 часа)</w:t>
            </w:r>
            <w:r w:rsidRPr="00635FB9">
              <w:rPr>
                <w:b/>
              </w:rPr>
              <w:t xml:space="preserve"> </w:t>
            </w: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Русская (Восточ</w:t>
            </w:r>
            <w:r w:rsidRPr="00635FB9">
              <w:rPr>
                <w:color w:val="000000"/>
                <w:sz w:val="20"/>
                <w:szCs w:val="20"/>
              </w:rPr>
              <w:softHyphen/>
              <w:t>но-Европейская) равнина. Геогра</w:t>
            </w:r>
            <w:r w:rsidRPr="00635FB9">
              <w:rPr>
                <w:color w:val="000000"/>
                <w:sz w:val="20"/>
                <w:szCs w:val="20"/>
              </w:rPr>
              <w:softHyphen/>
              <w:t>фическое поло</w:t>
            </w:r>
            <w:r w:rsidRPr="00635FB9">
              <w:rPr>
                <w:color w:val="000000"/>
                <w:sz w:val="20"/>
                <w:szCs w:val="20"/>
              </w:rPr>
              <w:softHyphen/>
              <w:t>жение и особен</w:t>
            </w:r>
            <w:r w:rsidRPr="00635FB9">
              <w:rPr>
                <w:color w:val="000000"/>
                <w:sz w:val="20"/>
                <w:szCs w:val="20"/>
              </w:rPr>
              <w:softHyphen/>
              <w:t>ности природы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Европейская Россия -основа формирова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территории Рос</w:t>
            </w:r>
            <w:r w:rsidRPr="00635FB9">
              <w:rPr>
                <w:color w:val="000000"/>
                <w:sz w:val="20"/>
                <w:szCs w:val="20"/>
              </w:rPr>
              <w:softHyphen/>
              <w:t>сийского государства. Специфика природы и ресурсный потен</w:t>
            </w:r>
            <w:r w:rsidRPr="00635FB9">
              <w:rPr>
                <w:color w:val="000000"/>
                <w:sz w:val="20"/>
                <w:szCs w:val="20"/>
              </w:rPr>
              <w:softHyphen/>
              <w:t>циал. Влияние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родных условий, ре</w:t>
            </w:r>
            <w:r w:rsidRPr="00635FB9">
              <w:rPr>
                <w:color w:val="000000"/>
                <w:sz w:val="20"/>
                <w:szCs w:val="20"/>
              </w:rPr>
              <w:softHyphen/>
              <w:t>сурсов на жизнь и хозяйственную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тельность населения. Состав района. Осо</w:t>
            </w:r>
            <w:r w:rsidRPr="00635FB9">
              <w:rPr>
                <w:color w:val="000000"/>
                <w:sz w:val="20"/>
                <w:szCs w:val="20"/>
              </w:rPr>
              <w:softHyphen/>
              <w:t>бенности географи</w:t>
            </w:r>
            <w:r w:rsidRPr="00635FB9">
              <w:rPr>
                <w:color w:val="000000"/>
                <w:sz w:val="20"/>
                <w:szCs w:val="20"/>
              </w:rPr>
              <w:softHyphen/>
              <w:t>ческого положения и его влияние на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роду, хозяйственное развитие района и геополитические ин</w:t>
            </w:r>
            <w:r w:rsidRPr="00635FB9">
              <w:rPr>
                <w:color w:val="000000"/>
                <w:sz w:val="20"/>
                <w:szCs w:val="20"/>
              </w:rPr>
              <w:softHyphen/>
              <w:t>тересы России. Исто-рико-географические этапы развития рай</w:t>
            </w:r>
            <w:r w:rsidRPr="00635FB9">
              <w:rPr>
                <w:color w:val="000000"/>
                <w:sz w:val="20"/>
                <w:szCs w:val="20"/>
              </w:rPr>
              <w:softHyphen/>
              <w:t>она. Специфика природы района (природный амфитеатр), природ</w:t>
            </w:r>
            <w:r w:rsidRPr="00635FB9">
              <w:rPr>
                <w:color w:val="000000"/>
                <w:sz w:val="20"/>
                <w:szCs w:val="20"/>
              </w:rPr>
              <w:softHyphen/>
              <w:t>ные ресурсы, причи</w:t>
            </w:r>
            <w:r w:rsidRPr="00635FB9">
              <w:rPr>
                <w:color w:val="000000"/>
                <w:sz w:val="20"/>
                <w:szCs w:val="20"/>
              </w:rPr>
              <w:softHyphen/>
              <w:t>ны их разнообразия и влияние на жизнь и хозяйственную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тельность населения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определять осо</w:t>
            </w:r>
            <w:r w:rsidRPr="00635FB9">
              <w:rPr>
                <w:color w:val="000000"/>
                <w:sz w:val="20"/>
                <w:szCs w:val="20"/>
              </w:rPr>
              <w:softHyphen/>
              <w:t>бенности географического положения, состав и осо</w:t>
            </w:r>
            <w:r w:rsidRPr="00635FB9">
              <w:rPr>
                <w:color w:val="000000"/>
                <w:sz w:val="20"/>
                <w:szCs w:val="20"/>
              </w:rPr>
              <w:softHyphen/>
              <w:t>бенности природы круп</w:t>
            </w:r>
            <w:r w:rsidRPr="00635FB9">
              <w:rPr>
                <w:color w:val="000000"/>
                <w:sz w:val="20"/>
                <w:szCs w:val="20"/>
              </w:rPr>
              <w:softHyphen/>
              <w:t>ных регионов объектов; объяснять зависимость природы объекта от гео</w:t>
            </w:r>
            <w:r w:rsidRPr="00635FB9">
              <w:rPr>
                <w:color w:val="000000"/>
                <w:sz w:val="20"/>
                <w:szCs w:val="20"/>
              </w:rPr>
              <w:softHyphen/>
              <w:t>графической широты, ха</w:t>
            </w:r>
            <w:r w:rsidRPr="00635FB9">
              <w:rPr>
                <w:color w:val="000000"/>
                <w:sz w:val="20"/>
                <w:szCs w:val="20"/>
              </w:rPr>
              <w:softHyphen/>
              <w:t>рактера подстилающей поверхности, общей цир</w:t>
            </w:r>
            <w:r w:rsidRPr="00635FB9">
              <w:rPr>
                <w:color w:val="000000"/>
                <w:sz w:val="20"/>
                <w:szCs w:val="20"/>
              </w:rPr>
              <w:softHyphen/>
              <w:t>куляции атмосферы, за</w:t>
            </w:r>
            <w:r w:rsidRPr="00635FB9">
              <w:rPr>
                <w:color w:val="000000"/>
                <w:sz w:val="20"/>
                <w:szCs w:val="20"/>
              </w:rPr>
              <w:softHyphen/>
              <w:t>висимость характера рельефа от строения зем</w:t>
            </w:r>
            <w:r w:rsidRPr="00635FB9">
              <w:rPr>
                <w:color w:val="000000"/>
                <w:sz w:val="20"/>
                <w:szCs w:val="20"/>
              </w:rPr>
              <w:softHyphen/>
              <w:t>ной коры; закономерности развития растительного и животного мира террито</w:t>
            </w:r>
            <w:r w:rsidRPr="00635FB9">
              <w:rPr>
                <w:color w:val="000000"/>
                <w:sz w:val="20"/>
                <w:szCs w:val="20"/>
              </w:rPr>
              <w:softHyphen/>
              <w:t>рии; характеризовать и оценивать природные ус</w:t>
            </w:r>
            <w:r w:rsidRPr="00635FB9">
              <w:rPr>
                <w:color w:val="000000"/>
                <w:sz w:val="20"/>
                <w:szCs w:val="20"/>
              </w:rPr>
              <w:softHyphen/>
              <w:t>ловия и природные ресур</w:t>
            </w:r>
            <w:r w:rsidRPr="00635FB9">
              <w:rPr>
                <w:color w:val="000000"/>
                <w:sz w:val="20"/>
                <w:szCs w:val="20"/>
              </w:rPr>
              <w:softHyphen/>
              <w:t>сы крупных природных регионов в жизни и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тельности человека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§27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22.01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ком</w:t>
            </w:r>
            <w:r w:rsidRPr="00635FB9">
              <w:rPr>
                <w:color w:val="000000"/>
                <w:sz w:val="20"/>
                <w:szCs w:val="20"/>
              </w:rPr>
              <w:softHyphen/>
              <w:t>плексы Русской равнины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Семинар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Специфика природы и ресурсный потен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циал.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Влияние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родных условий, ре</w:t>
            </w:r>
            <w:r w:rsidRPr="00635FB9">
              <w:rPr>
                <w:color w:val="000000"/>
                <w:sz w:val="20"/>
                <w:szCs w:val="20"/>
              </w:rPr>
              <w:softHyphen/>
              <w:t>сурсов на жизнь и хозяйственную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тельность населения. Состав района.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Осо</w:t>
            </w:r>
            <w:r w:rsidRPr="00635FB9">
              <w:rPr>
                <w:color w:val="000000"/>
                <w:sz w:val="20"/>
                <w:szCs w:val="20"/>
              </w:rPr>
              <w:softHyphen/>
              <w:t>бенности географи</w:t>
            </w:r>
            <w:r w:rsidRPr="00635FB9">
              <w:rPr>
                <w:color w:val="000000"/>
                <w:sz w:val="20"/>
                <w:szCs w:val="20"/>
              </w:rPr>
              <w:softHyphen/>
              <w:t>ческого положения и его влияние на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роду, хозяйственное развитие района и геополитические ин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тересы России.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Исто-рико-географические этапы развития рай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она.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Специфика природы района (природный амфитеатр), природ</w:t>
            </w:r>
            <w:r w:rsidRPr="00635FB9">
              <w:rPr>
                <w:color w:val="000000"/>
                <w:sz w:val="20"/>
                <w:szCs w:val="20"/>
              </w:rPr>
              <w:softHyphen/>
              <w:t>ные ресурсы, причи</w:t>
            </w:r>
            <w:r w:rsidRPr="00635FB9">
              <w:rPr>
                <w:color w:val="000000"/>
                <w:sz w:val="20"/>
                <w:szCs w:val="20"/>
              </w:rPr>
              <w:softHyphen/>
              <w:t>ны их разнообразия и влияние на жизнь и хозяйственную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тельность населения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C63927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430BC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28.01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Проблемы взаи</w:t>
            </w:r>
            <w:r w:rsidRPr="00635FB9">
              <w:rPr>
                <w:color w:val="000000"/>
                <w:sz w:val="20"/>
                <w:szCs w:val="20"/>
              </w:rPr>
              <w:softHyphen/>
              <w:t>модействия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роды и человека на территории области. Охра</w:t>
            </w:r>
            <w:r w:rsidRPr="00635FB9">
              <w:rPr>
                <w:color w:val="000000"/>
                <w:sz w:val="20"/>
                <w:szCs w:val="20"/>
              </w:rPr>
              <w:softHyphen/>
              <w:t>няемые объекты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C63927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База отдыха «Верхний Бор».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«Долина Карабаш» - термальный парк «Фешенель»,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ООО «Профилакторий «Светлый» - Ялуторовский район.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г. Тобольск – ООО «Кристалл» (рыборазводные пруда – места для досуга населения).</w:t>
            </w:r>
          </w:p>
          <w:p w:rsidR="003B1B7E" w:rsidRPr="00A373B3" w:rsidRDefault="003B1B7E" w:rsidP="00505F1C">
            <w:pPr>
              <w:tabs>
                <w:tab w:val="left" w:pos="1260"/>
              </w:tabs>
              <w:rPr>
                <w:bCs/>
                <w:color w:val="000000"/>
                <w:kern w:val="24"/>
                <w:sz w:val="18"/>
                <w:szCs w:val="18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Змановский Д.А. – Завод по рпоизводству бутилированной питьевой воды (п. Богандинский).</w:t>
            </w:r>
          </w:p>
          <w:p w:rsidR="003B1B7E" w:rsidRPr="00635FB9" w:rsidRDefault="003B1B7E" w:rsidP="00505F1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373B3">
              <w:rPr>
                <w:bCs/>
                <w:color w:val="000000"/>
                <w:kern w:val="24"/>
                <w:sz w:val="18"/>
                <w:szCs w:val="18"/>
              </w:rPr>
              <w:t>ЗАО «НПП «Западная Сибирь» (ЗАО «Универсал –нефтеотдача»)-лечебно-оздоровительный центр «ИНГАЛА».</w:t>
            </w: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430BC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29.01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Северный Кавказ - самые молодые высокие горы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Путешест</w:t>
            </w:r>
            <w:r w:rsidRPr="00635FB9">
              <w:rPr>
                <w:color w:val="000000"/>
                <w:sz w:val="20"/>
                <w:szCs w:val="20"/>
              </w:rPr>
              <w:softHyphen/>
              <w:t>вие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C63927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430BC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4.02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0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ком</w:t>
            </w:r>
            <w:r w:rsidRPr="00635FB9">
              <w:rPr>
                <w:color w:val="000000"/>
                <w:sz w:val="20"/>
                <w:szCs w:val="20"/>
              </w:rPr>
              <w:softHyphen/>
              <w:t>плексы Северного Кавказа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C63927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430BC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5.02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3CDC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Урал - «Камен</w:t>
            </w:r>
            <w:r w:rsidRPr="00635FB9">
              <w:rPr>
                <w:color w:val="000000"/>
                <w:sz w:val="20"/>
                <w:szCs w:val="20"/>
              </w:rPr>
              <w:softHyphen/>
              <w:t>ный пояс» земли Русской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Игра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C63927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430BC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11.02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3CDC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2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Своеобразие природы Урала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C63927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430BC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33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12.02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596792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уни</w:t>
            </w:r>
            <w:r w:rsidRPr="00635FB9">
              <w:rPr>
                <w:color w:val="000000"/>
                <w:sz w:val="20"/>
                <w:szCs w:val="20"/>
              </w:rPr>
              <w:softHyphen/>
              <w:t>кумы Урала. Эко</w:t>
            </w:r>
            <w:r w:rsidRPr="00635FB9">
              <w:rPr>
                <w:color w:val="000000"/>
                <w:sz w:val="20"/>
                <w:szCs w:val="20"/>
              </w:rPr>
              <w:softHyphen/>
              <w:t>логические про</w:t>
            </w:r>
            <w:r w:rsidRPr="00635FB9">
              <w:rPr>
                <w:color w:val="000000"/>
                <w:sz w:val="20"/>
                <w:szCs w:val="20"/>
              </w:rPr>
              <w:softHyphen/>
              <w:t>блемы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Семинар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C63927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430BC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34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18.02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596792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Западно-Сибирская низ</w:t>
            </w:r>
            <w:r w:rsidRPr="00635FB9">
              <w:rPr>
                <w:color w:val="000000"/>
                <w:sz w:val="20"/>
                <w:szCs w:val="20"/>
              </w:rPr>
              <w:softHyphen/>
              <w:t>менность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C63927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§35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19.02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78441F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5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ре</w:t>
            </w:r>
            <w:r w:rsidRPr="00635FB9">
              <w:rPr>
                <w:color w:val="000000"/>
                <w:sz w:val="20"/>
                <w:szCs w:val="20"/>
              </w:rPr>
              <w:softHyphen/>
              <w:t>сурсы Западной Сибири. Пробле</w:t>
            </w:r>
            <w:r w:rsidRPr="00635FB9">
              <w:rPr>
                <w:color w:val="000000"/>
                <w:sz w:val="20"/>
                <w:szCs w:val="20"/>
              </w:rPr>
              <w:softHyphen/>
              <w:t>мы их освоения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F36BE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1A536B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25.02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6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CE0E0E">
              <w:rPr>
                <w:i/>
                <w:color w:val="000000"/>
                <w:sz w:val="20"/>
                <w:szCs w:val="20"/>
              </w:rPr>
              <w:t>Географическое положение и границы Тюменской области. Ишимский район.</w:t>
            </w:r>
          </w:p>
          <w:p w:rsidR="003B1B7E" w:rsidRPr="00CE0E0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  <w:sz w:val="20"/>
                <w:szCs w:val="20"/>
              </w:rPr>
              <w:t>(РК)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изучения нового материала</w:t>
            </w:r>
          </w:p>
        </w:tc>
        <w:tc>
          <w:tcPr>
            <w:tcW w:w="175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Специфика природы и ресурсный потен</w:t>
            </w:r>
            <w:r w:rsidRPr="00635FB9">
              <w:rPr>
                <w:color w:val="000000"/>
                <w:sz w:val="20"/>
                <w:szCs w:val="20"/>
              </w:rPr>
              <w:softHyphen/>
              <w:t>циал. Влияние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родных условий, ре</w:t>
            </w:r>
            <w:r w:rsidRPr="00635FB9">
              <w:rPr>
                <w:color w:val="000000"/>
                <w:sz w:val="20"/>
                <w:szCs w:val="20"/>
              </w:rPr>
              <w:softHyphen/>
              <w:t>сурсов на жизнь и хозяйственную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тельность населения. Состав района. Осо</w:t>
            </w:r>
            <w:r w:rsidRPr="00635FB9">
              <w:rPr>
                <w:color w:val="000000"/>
                <w:sz w:val="20"/>
                <w:szCs w:val="20"/>
              </w:rPr>
              <w:softHyphen/>
              <w:t>бенности географи</w:t>
            </w:r>
            <w:r w:rsidRPr="00635FB9">
              <w:rPr>
                <w:color w:val="000000"/>
                <w:sz w:val="20"/>
                <w:szCs w:val="20"/>
              </w:rPr>
              <w:softHyphen/>
              <w:t>ческого положения и его влияние на при</w:t>
            </w:r>
            <w:r w:rsidRPr="00635FB9">
              <w:rPr>
                <w:color w:val="000000"/>
                <w:sz w:val="20"/>
                <w:szCs w:val="20"/>
              </w:rPr>
              <w:softHyphen/>
              <w:t>роду, хозяйственное развитие района и геополитические ин</w:t>
            </w:r>
            <w:r w:rsidRPr="00635FB9">
              <w:rPr>
                <w:color w:val="000000"/>
                <w:sz w:val="20"/>
                <w:szCs w:val="20"/>
              </w:rPr>
              <w:softHyphen/>
              <w:t>тересы России.  Специфика природы района</w:t>
            </w:r>
            <w:r>
              <w:rPr>
                <w:color w:val="000000"/>
                <w:sz w:val="20"/>
                <w:szCs w:val="20"/>
              </w:rPr>
              <w:t>,</w:t>
            </w:r>
            <w:r w:rsidRPr="00635FB9">
              <w:rPr>
                <w:color w:val="000000"/>
                <w:sz w:val="20"/>
                <w:szCs w:val="20"/>
              </w:rPr>
              <w:t xml:space="preserve"> природ</w:t>
            </w:r>
            <w:r w:rsidRPr="00635FB9">
              <w:rPr>
                <w:color w:val="000000"/>
                <w:sz w:val="20"/>
                <w:szCs w:val="20"/>
              </w:rPr>
              <w:softHyphen/>
              <w:t>ные ресурсы, причи</w:t>
            </w:r>
            <w:r w:rsidRPr="00635FB9">
              <w:rPr>
                <w:color w:val="000000"/>
                <w:sz w:val="20"/>
                <w:szCs w:val="20"/>
              </w:rPr>
              <w:softHyphen/>
              <w:t>ны их разнообразия и влияние на жизнь и хозяйственную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тельность населения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Исто</w:t>
            </w:r>
            <w:r w:rsidRPr="00635FB9">
              <w:rPr>
                <w:color w:val="000000"/>
                <w:sz w:val="20"/>
                <w:szCs w:val="20"/>
              </w:rPr>
              <w:t>рико-географические этапы развития рай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она.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3C0C4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</w:t>
            </w:r>
            <w:r w:rsidRPr="00635FB9">
              <w:rPr>
                <w:color w:val="000000"/>
                <w:sz w:val="20"/>
                <w:szCs w:val="20"/>
              </w:rPr>
              <w:t>пецифика природы района (природный амфитеатр), природ</w:t>
            </w:r>
            <w:r w:rsidRPr="00635FB9">
              <w:rPr>
                <w:color w:val="000000"/>
                <w:sz w:val="20"/>
                <w:szCs w:val="20"/>
              </w:rPr>
              <w:softHyphen/>
              <w:t>ные ресурсы, причи</w:t>
            </w:r>
            <w:r w:rsidRPr="00635FB9">
              <w:rPr>
                <w:color w:val="000000"/>
                <w:sz w:val="20"/>
                <w:szCs w:val="20"/>
              </w:rPr>
              <w:softHyphen/>
              <w:t>ны их разнообразия и влияние на жизнь и хозяйственную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тельность населения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F36BE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B25887" w:rsidRDefault="003B1B7E" w:rsidP="00E96FFC">
            <w:r w:rsidRPr="00B25887">
              <w:rPr>
                <w:sz w:val="20"/>
                <w:szCs w:val="20"/>
              </w:rPr>
              <w:t>с.3-8 учебного посо</w:t>
            </w:r>
            <w:r>
              <w:rPr>
                <w:sz w:val="20"/>
                <w:szCs w:val="20"/>
              </w:rPr>
              <w:t>-</w:t>
            </w:r>
            <w:r w:rsidRPr="00B25887">
              <w:rPr>
                <w:sz w:val="20"/>
                <w:szCs w:val="20"/>
              </w:rPr>
              <w:t>бия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26.02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47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CE0E0E">
              <w:rPr>
                <w:i/>
                <w:color w:val="000000"/>
                <w:sz w:val="20"/>
                <w:szCs w:val="20"/>
              </w:rPr>
              <w:t>Природные ресурсы Тюменской области и Ишимского района.</w:t>
            </w:r>
          </w:p>
          <w:p w:rsidR="003B1B7E" w:rsidRPr="00E11F5E" w:rsidRDefault="003B1B7E" w:rsidP="00505F1C">
            <w:pPr>
              <w:rPr>
                <w:b/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Практическая работа №6</w:t>
            </w:r>
          </w:p>
          <w:p w:rsidR="003B1B7E" w:rsidRDefault="003B1B7E" w:rsidP="00505F1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«Оценка климатических показателей региона страны и их влияния на условия жизни и деятельность населения »</w:t>
            </w:r>
          </w:p>
          <w:p w:rsidR="003B1B7E" w:rsidRPr="00CE0E0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  <w:sz w:val="20"/>
                <w:szCs w:val="20"/>
              </w:rPr>
              <w:t>(РК)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Исследова-ние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F36BE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sz w:val="18"/>
                <w:szCs w:val="18"/>
              </w:rPr>
              <w:t>П</w:t>
            </w:r>
            <w:r w:rsidRPr="00236794">
              <w:rPr>
                <w:sz w:val="18"/>
                <w:szCs w:val="18"/>
              </w:rPr>
              <w:t>есчано-гравийной смеси  (Абатский район. ИП  Токарев Константин Александрович); с предприятиями по добыче и переработке сапропеля (ИП Воротников Константин Александрович; Юргинский район. ИП Никулин Валерий Николаевич. Знакомство с месторождениями нефти (Уватский район. ОАО «НК «Роснефть»)</w:t>
            </w:r>
            <w:r w:rsidRPr="00236794">
              <w:rPr>
                <w:bCs/>
                <w:kern w:val="24"/>
                <w:sz w:val="18"/>
                <w:szCs w:val="18"/>
              </w:rPr>
              <w:t xml:space="preserve">  ИП Токарев  К.А.Разработка месторождений песчано-гравийной смеси. П Воротников К.А.Добыча и переработка сапропеля ЗАО МНПП «Фарт» Нижнетавдинский район – пр-во удобрений на основе торфа. ООО Строительная компания «ТюменьСтройРесурс». Сладковский район (ООО «Сладковское товарное рыбоводческое хозяйство» - добыча сапропеля). Юргинский район (ИП Никулин В.Н – добыча сапропеля). Уватский район – ОАО «НК Роснефть», ИП Алексеенко А.Н. (производство керамзитобетонных блоков). ЗАО «Завод Тюменьремдормаш», Г. Тюмень – ООО «Инициатива» (асфальтовый, бетонный завод). ООО Строительная компания «ТюменьСтройРесурс» (Тюменский район) ООО «ПФК «Аура» - производство тротуарной плитки и элементов благоустройства. ООО «Солекс» - производство композитной арматуры.</w:t>
            </w: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1A536B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1-9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FF0F4B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4.03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48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CE0E0E">
              <w:rPr>
                <w:i/>
                <w:color w:val="000000"/>
                <w:sz w:val="20"/>
                <w:szCs w:val="20"/>
              </w:rPr>
              <w:t>Население и экономика Тюменской области и Ишимского района.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</w:p>
          <w:p w:rsidR="003B1B7E" w:rsidRPr="00CE0E0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  <w:sz w:val="20"/>
                <w:szCs w:val="20"/>
              </w:rPr>
              <w:t>(РК)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Комбинированнный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F36BE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4E31FC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E31FC">
              <w:rPr>
                <w:sz w:val="20"/>
                <w:szCs w:val="20"/>
              </w:rPr>
              <w:t>§10-15, подготовка электронных презентаций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5.03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78441F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CE0E0E">
              <w:rPr>
                <w:i/>
                <w:color w:val="000000"/>
                <w:sz w:val="20"/>
                <w:szCs w:val="20"/>
              </w:rPr>
              <w:t>Природные и культурные достопримечательности Тюменской земли.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</w:p>
          <w:p w:rsidR="003B1B7E" w:rsidRPr="00CE0E0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  <w:sz w:val="20"/>
                <w:szCs w:val="20"/>
              </w:rPr>
              <w:t>(РК)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Комбинированнный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4F36BE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4E31FC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Подготовка со</w:t>
            </w:r>
            <w:r w:rsidRPr="004E31FC">
              <w:rPr>
                <w:sz w:val="16"/>
                <w:szCs w:val="16"/>
              </w:rPr>
              <w:t>общений и электронных презентаций о Тюменской области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A364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11.03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78441F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CE0E0E">
              <w:rPr>
                <w:i/>
                <w:color w:val="000000"/>
                <w:sz w:val="20"/>
                <w:szCs w:val="20"/>
              </w:rPr>
              <w:t>Урок обобщения и систематизации по теме «Моя родина - Тюменская область»</w:t>
            </w:r>
          </w:p>
          <w:p w:rsidR="003B1B7E" w:rsidRPr="00CE0E0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  <w:sz w:val="20"/>
                <w:szCs w:val="20"/>
              </w:rPr>
              <w:t>(РК)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обобщения и систематиза-ции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2E205D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§37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12.03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Восточная Си</w:t>
            </w:r>
            <w:r w:rsidRPr="00635FB9">
              <w:rPr>
                <w:color w:val="000000"/>
                <w:sz w:val="20"/>
                <w:szCs w:val="20"/>
              </w:rPr>
              <w:softHyphen/>
              <w:t>бирь: величие и суровость приро</w:t>
            </w:r>
            <w:r w:rsidRPr="00635FB9">
              <w:rPr>
                <w:color w:val="000000"/>
                <w:sz w:val="20"/>
                <w:szCs w:val="20"/>
              </w:rPr>
              <w:softHyphen/>
              <w:t>ды. ГП. Состав территории, исто</w:t>
            </w:r>
            <w:r w:rsidRPr="00635FB9">
              <w:rPr>
                <w:color w:val="000000"/>
                <w:sz w:val="20"/>
                <w:szCs w:val="20"/>
              </w:rPr>
              <w:softHyphen/>
              <w:t>рия освоения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>лизации знаний и умений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2E205D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§37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18.03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рай</w:t>
            </w:r>
            <w:r w:rsidRPr="00635FB9">
              <w:rPr>
                <w:color w:val="000000"/>
                <w:sz w:val="20"/>
                <w:szCs w:val="20"/>
              </w:rPr>
              <w:softHyphen/>
              <w:t>оны Восточной Сибири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93D25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193D25">
              <w:rPr>
                <w:color w:val="000000"/>
                <w:sz w:val="18"/>
                <w:szCs w:val="18"/>
              </w:rPr>
              <w:t>Урок актуа</w:t>
            </w:r>
            <w:r w:rsidRPr="00193D25">
              <w:rPr>
                <w:color w:val="000000"/>
                <w:sz w:val="18"/>
                <w:szCs w:val="18"/>
              </w:rPr>
              <w:softHyphen/>
              <w:t xml:space="preserve">лизации знаний </w:t>
            </w:r>
            <w:r>
              <w:rPr>
                <w:color w:val="000000"/>
                <w:sz w:val="18"/>
                <w:szCs w:val="18"/>
              </w:rPr>
              <w:t>и у</w:t>
            </w:r>
            <w:r w:rsidRPr="00193D25">
              <w:rPr>
                <w:color w:val="000000"/>
                <w:sz w:val="18"/>
                <w:szCs w:val="18"/>
              </w:rPr>
              <w:t>мений</w:t>
            </w:r>
            <w:r w:rsidRPr="00193D25">
              <w:rPr>
                <w:sz w:val="18"/>
                <w:szCs w:val="18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2E205D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§38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19.03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E11F5E" w:rsidRDefault="003B1B7E" w:rsidP="00505F1C">
            <w:pPr>
              <w:rPr>
                <w:b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Жемчужина Си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бири </w:t>
            </w:r>
            <w:r>
              <w:rPr>
                <w:color w:val="000000"/>
                <w:sz w:val="20"/>
                <w:szCs w:val="20"/>
              </w:rPr>
              <w:t>–</w:t>
            </w:r>
            <w:r w:rsidRPr="00635FB9">
              <w:rPr>
                <w:color w:val="000000"/>
                <w:sz w:val="20"/>
                <w:szCs w:val="20"/>
              </w:rPr>
              <w:t xml:space="preserve"> Байкал</w:t>
            </w:r>
            <w:r>
              <w:rPr>
                <w:color w:val="000000"/>
                <w:sz w:val="20"/>
                <w:szCs w:val="20"/>
              </w:rPr>
              <w:t xml:space="preserve">. </w:t>
            </w:r>
            <w:r w:rsidRPr="00635FB9">
              <w:rPr>
                <w:sz w:val="20"/>
                <w:szCs w:val="20"/>
              </w:rPr>
              <w:t xml:space="preserve"> </w:t>
            </w:r>
            <w:r w:rsidRPr="00E11F5E">
              <w:rPr>
                <w:b/>
                <w:sz w:val="20"/>
                <w:szCs w:val="20"/>
              </w:rPr>
              <w:t xml:space="preserve"> Практическая работа №7 </w:t>
            </w:r>
          </w:p>
          <w:p w:rsidR="003B1B7E" w:rsidRPr="00635FB9" w:rsidRDefault="003B1B7E" w:rsidP="00505F1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«Характеристика одной из крупных рек и оценка ее хозяйственного использования»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>лизации знаний и умений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2E205D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§39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ре</w:t>
            </w:r>
            <w:r w:rsidRPr="00635FB9">
              <w:rPr>
                <w:color w:val="000000"/>
                <w:sz w:val="20"/>
                <w:szCs w:val="20"/>
              </w:rPr>
              <w:softHyphen/>
              <w:t>сурсы Восточной Сибири, пробле</w:t>
            </w:r>
            <w:r w:rsidRPr="00635FB9">
              <w:rPr>
                <w:color w:val="000000"/>
                <w:sz w:val="20"/>
                <w:szCs w:val="20"/>
              </w:rPr>
              <w:softHyphen/>
              <w:t>мы их освоения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>лизации знаний и умений'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2E205D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5749DA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Дальний Восток -край контрастов. ГП, состав терри</w:t>
            </w:r>
            <w:r w:rsidRPr="00635FB9">
              <w:rPr>
                <w:color w:val="000000"/>
                <w:sz w:val="20"/>
                <w:szCs w:val="20"/>
              </w:rPr>
              <w:softHyphen/>
              <w:t>тории. История освоения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>лизации знаний и умений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</w:t>
            </w:r>
            <w:r w:rsidRPr="00635FB9">
              <w:rPr>
                <w:color w:val="000000"/>
                <w:sz w:val="20"/>
                <w:szCs w:val="20"/>
              </w:rPr>
              <w:t>пецифика природы района (природный амфитеатр), природ</w:t>
            </w:r>
            <w:r w:rsidRPr="00635FB9">
              <w:rPr>
                <w:color w:val="000000"/>
                <w:sz w:val="20"/>
                <w:szCs w:val="20"/>
              </w:rPr>
              <w:softHyphen/>
              <w:t>ные ресурсы, причи</w:t>
            </w:r>
            <w:r w:rsidRPr="00635FB9">
              <w:rPr>
                <w:color w:val="000000"/>
                <w:sz w:val="20"/>
                <w:szCs w:val="20"/>
              </w:rPr>
              <w:softHyphen/>
              <w:t>ны их разнообразия и влияние на жизнь и хозяйственную дея</w:t>
            </w:r>
            <w:r w:rsidRPr="00635FB9">
              <w:rPr>
                <w:color w:val="000000"/>
                <w:sz w:val="20"/>
                <w:szCs w:val="20"/>
              </w:rPr>
              <w:softHyphen/>
              <w:t>тельность населения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2E205D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5749DA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41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ком</w:t>
            </w:r>
            <w:r w:rsidRPr="00635FB9">
              <w:rPr>
                <w:color w:val="000000"/>
                <w:sz w:val="20"/>
                <w:szCs w:val="20"/>
              </w:rPr>
              <w:softHyphen/>
              <w:t>плексы Дальнего Востока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>лизации знаний и умений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2E205D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5749DA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42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1911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E11F5E" w:rsidRDefault="003B1B7E" w:rsidP="00505F1C">
            <w:pPr>
              <w:rPr>
                <w:b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ре</w:t>
            </w:r>
            <w:r w:rsidRPr="00635FB9">
              <w:rPr>
                <w:color w:val="000000"/>
                <w:sz w:val="20"/>
                <w:szCs w:val="20"/>
              </w:rPr>
              <w:softHyphen/>
              <w:t>сурсы Дальнего Востока, освоение их человеком</w:t>
            </w:r>
            <w:r>
              <w:rPr>
                <w:sz w:val="20"/>
                <w:szCs w:val="20"/>
              </w:rPr>
              <w:t xml:space="preserve">. </w:t>
            </w:r>
            <w:r w:rsidRPr="00E11F5E">
              <w:rPr>
                <w:b/>
                <w:sz w:val="20"/>
                <w:szCs w:val="20"/>
              </w:rPr>
              <w:t xml:space="preserve"> Практическая работа №8</w:t>
            </w:r>
          </w:p>
          <w:p w:rsidR="003B1B7E" w:rsidRPr="00635FB9" w:rsidRDefault="003B1B7E" w:rsidP="00505F1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11F5E">
              <w:rPr>
                <w:b/>
                <w:sz w:val="20"/>
                <w:szCs w:val="20"/>
              </w:rPr>
              <w:t>«Оценка природных условий и ресурсов природной зоны»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Исследова</w:t>
            </w:r>
            <w:r w:rsidRPr="00635FB9">
              <w:rPr>
                <w:color w:val="000000"/>
                <w:sz w:val="20"/>
                <w:szCs w:val="20"/>
              </w:rPr>
              <w:softHyphen/>
              <w:t>ние</w:t>
            </w:r>
            <w:r>
              <w:rPr>
                <w:color w:val="000000"/>
                <w:sz w:val="20"/>
                <w:szCs w:val="20"/>
              </w:rPr>
              <w:t xml:space="preserve"> по географичес-кой карте и дополнитель-ным источникам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2E205D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5749DA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43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1068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58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Природа регионов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систе</w:t>
            </w:r>
            <w:r w:rsidRPr="00635FB9">
              <w:rPr>
                <w:color w:val="000000"/>
                <w:sz w:val="20"/>
                <w:szCs w:val="20"/>
              </w:rPr>
              <w:softHyphen/>
              <w:t>матизации и обобще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знаний (игра)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Специфика природы физико-географических</w:t>
            </w:r>
            <w:r w:rsidRPr="00635FB9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районов России. Влияние природных условий на деятельность человека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20D22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420C12" w:rsidRDefault="003B1B7E" w:rsidP="00E96FF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§27-43, термины и поня</w:t>
            </w:r>
            <w:r w:rsidRPr="00420C12">
              <w:rPr>
                <w:sz w:val="18"/>
                <w:szCs w:val="18"/>
              </w:rPr>
              <w:t>тия раздела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59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Природа регионов России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515435" w:rsidRDefault="003B1B7E" w:rsidP="00E96FFC">
            <w:pPr>
              <w:rPr>
                <w:b/>
                <w:sz w:val="20"/>
                <w:szCs w:val="20"/>
              </w:rPr>
            </w:pPr>
            <w:r w:rsidRPr="00515435">
              <w:rPr>
                <w:b/>
                <w:sz w:val="20"/>
                <w:szCs w:val="20"/>
              </w:rPr>
              <w:t>Контрольная работа №2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515435">
              <w:rPr>
                <w:b/>
                <w:sz w:val="20"/>
                <w:szCs w:val="20"/>
              </w:rPr>
              <w:t>«Природные комплексы России»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систе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матизации </w:t>
            </w:r>
            <w:r>
              <w:rPr>
                <w:color w:val="000000"/>
                <w:sz w:val="20"/>
                <w:szCs w:val="20"/>
              </w:rPr>
              <w:t>контроля знаний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Применение знаний и умений в стандартных условиях и в условиях нестандартных учебных задач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F20D22">
              <w:rPr>
                <w:sz w:val="20"/>
                <w:szCs w:val="20"/>
              </w:rPr>
              <w:t>5.2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§44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15892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DD45A4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DD45A4">
              <w:rPr>
                <w:b/>
              </w:rPr>
              <w:t>Человек и природа (9 часов)</w:t>
            </w: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Влияние природ</w:t>
            </w:r>
            <w:r w:rsidRPr="00635FB9">
              <w:rPr>
                <w:color w:val="000000"/>
                <w:sz w:val="20"/>
                <w:szCs w:val="20"/>
              </w:rPr>
              <w:softHyphen/>
              <w:t>ных условий на жизнь и здоровье человека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Природные условия и ресурсы. Природный и экологический по</w:t>
            </w:r>
            <w:r w:rsidRPr="00635FB9">
              <w:rPr>
                <w:color w:val="000000"/>
                <w:sz w:val="20"/>
                <w:szCs w:val="20"/>
              </w:rPr>
              <w:softHyphen/>
              <w:t>тенциал России. Особо охраняемые территории. Памятники Всемирно</w:t>
            </w:r>
            <w:r w:rsidRPr="00635FB9">
              <w:rPr>
                <w:color w:val="000000"/>
                <w:sz w:val="20"/>
                <w:szCs w:val="20"/>
              </w:rPr>
              <w:softHyphen/>
              <w:t>го природного и куль</w:t>
            </w:r>
            <w:r w:rsidRPr="00635FB9">
              <w:rPr>
                <w:color w:val="000000"/>
                <w:sz w:val="20"/>
                <w:szCs w:val="20"/>
              </w:rPr>
              <w:softHyphen/>
              <w:t>турного наследия в нашей стране.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Знать: законы об охране природы; антропогенное воздействие на природу; рациональное природо</w:t>
            </w:r>
            <w:r w:rsidRPr="00635FB9">
              <w:rPr>
                <w:color w:val="000000"/>
                <w:sz w:val="20"/>
                <w:szCs w:val="20"/>
              </w:rPr>
              <w:softHyphen/>
              <w:t>пользование, особо охра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няемые территории, памятники Всемирного природного и культурного наследия в нашей стране.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Уметь: объяснять значе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ние природы в жизни и </w:t>
            </w:r>
            <w:r>
              <w:rPr>
                <w:color w:val="000000"/>
                <w:sz w:val="20"/>
                <w:szCs w:val="20"/>
              </w:rPr>
              <w:t>деятельности человека, роль геогр</w:t>
            </w:r>
            <w:r w:rsidRPr="00635FB9">
              <w:rPr>
                <w:color w:val="000000"/>
                <w:sz w:val="20"/>
                <w:szCs w:val="20"/>
              </w:rPr>
              <w:t>афической нау</w:t>
            </w:r>
            <w:r w:rsidRPr="00635FB9">
              <w:rPr>
                <w:color w:val="000000"/>
                <w:sz w:val="20"/>
                <w:szCs w:val="20"/>
              </w:rPr>
              <w:softHyphen/>
              <w:t>ки в рациональном приро</w:t>
            </w:r>
            <w:r w:rsidRPr="00635FB9">
              <w:rPr>
                <w:color w:val="000000"/>
                <w:sz w:val="20"/>
                <w:szCs w:val="20"/>
              </w:rPr>
              <w:softHyphen/>
              <w:t>допользовании; сост</w:t>
            </w:r>
            <w:r>
              <w:rPr>
                <w:color w:val="000000"/>
                <w:sz w:val="20"/>
                <w:szCs w:val="20"/>
              </w:rPr>
              <w:t>ав</w:t>
            </w:r>
            <w:r>
              <w:rPr>
                <w:color w:val="000000"/>
                <w:sz w:val="20"/>
                <w:szCs w:val="20"/>
              </w:rPr>
              <w:softHyphen/>
              <w:t>лять географические прогнозы.</w:t>
            </w:r>
            <w:r w:rsidRPr="00635FB9">
              <w:rPr>
                <w:color w:val="000000"/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§44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61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CE0E0E">
              <w:rPr>
                <w:i/>
                <w:color w:val="000000"/>
                <w:sz w:val="20"/>
                <w:szCs w:val="20"/>
              </w:rPr>
              <w:t>Географический фактор в разви</w:t>
            </w:r>
            <w:r w:rsidRPr="00CE0E0E">
              <w:rPr>
                <w:i/>
                <w:color w:val="000000"/>
                <w:sz w:val="20"/>
                <w:szCs w:val="20"/>
              </w:rPr>
              <w:softHyphen/>
              <w:t>тии общества</w:t>
            </w:r>
            <w:r w:rsidRPr="00CE0E0E">
              <w:rPr>
                <w:i/>
                <w:sz w:val="20"/>
                <w:szCs w:val="20"/>
              </w:rPr>
              <w:t xml:space="preserve"> </w:t>
            </w:r>
          </w:p>
          <w:p w:rsidR="003B1B7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3B1B7E" w:rsidRPr="00CE0E0E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(РК)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изуче</w:t>
            </w:r>
            <w:r w:rsidRPr="00635FB9">
              <w:rPr>
                <w:color w:val="000000"/>
                <w:sz w:val="20"/>
                <w:szCs w:val="20"/>
              </w:rPr>
              <w:softHyphen/>
              <w:t>ния нового материала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Гео</w:t>
            </w:r>
            <w:r w:rsidRPr="00635FB9">
              <w:rPr>
                <w:color w:val="000000"/>
                <w:sz w:val="20"/>
                <w:szCs w:val="20"/>
              </w:rPr>
              <w:softHyphen/>
              <w:t>графический фактор в развитии общества.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8E2526"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/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CA0C8A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§44, знать примеры влияния природы на челове</w:t>
            </w:r>
            <w:r w:rsidRPr="00CA0C8A">
              <w:rPr>
                <w:sz w:val="16"/>
                <w:szCs w:val="16"/>
              </w:rPr>
              <w:t>ка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29.04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Антропогенное воздействие на природу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Семинар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Антропогенное воз</w:t>
            </w:r>
            <w:r w:rsidRPr="00635FB9">
              <w:rPr>
                <w:color w:val="000000"/>
                <w:sz w:val="20"/>
                <w:szCs w:val="20"/>
              </w:rPr>
              <w:softHyphen/>
              <w:t>действие на природу.</w:t>
            </w:r>
            <w:r>
              <w:rPr>
                <w:color w:val="000000"/>
                <w:sz w:val="20"/>
                <w:szCs w:val="20"/>
              </w:rPr>
              <w:t xml:space="preserve"> Виды антропогенного воздействия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8E2526"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/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§45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30.04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Рациональное природопользо</w:t>
            </w:r>
            <w:r w:rsidRPr="00635FB9">
              <w:rPr>
                <w:color w:val="000000"/>
                <w:sz w:val="20"/>
                <w:szCs w:val="20"/>
              </w:rPr>
              <w:softHyphen/>
              <w:t>вание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Практикум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Рациональное приро</w:t>
            </w:r>
            <w:r w:rsidRPr="00635FB9">
              <w:rPr>
                <w:color w:val="000000"/>
                <w:sz w:val="20"/>
                <w:szCs w:val="20"/>
              </w:rPr>
              <w:softHyphen/>
              <w:t>допользование.</w:t>
            </w:r>
            <w:r>
              <w:rPr>
                <w:color w:val="000000"/>
                <w:sz w:val="20"/>
                <w:szCs w:val="20"/>
              </w:rPr>
              <w:t xml:space="preserve"> Примеры рационального и нерационального природопользования. Пути решения проблемы исчерпаемых природных ресурсов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§46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6.05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Особо охраняе</w:t>
            </w:r>
            <w:r w:rsidRPr="00635FB9">
              <w:rPr>
                <w:color w:val="000000"/>
                <w:sz w:val="20"/>
                <w:szCs w:val="20"/>
              </w:rPr>
              <w:softHyphen/>
              <w:t>мые территории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Путешест</w:t>
            </w:r>
            <w:r w:rsidRPr="00635FB9">
              <w:rPr>
                <w:color w:val="000000"/>
                <w:sz w:val="20"/>
                <w:szCs w:val="20"/>
              </w:rPr>
              <w:softHyphen/>
              <w:t>вие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Экологическая ситуа</w:t>
            </w:r>
            <w:r w:rsidRPr="00635FB9">
              <w:rPr>
                <w:color w:val="000000"/>
                <w:sz w:val="20"/>
                <w:szCs w:val="20"/>
              </w:rPr>
              <w:softHyphen/>
              <w:t>ция в России</w:t>
            </w:r>
            <w:r>
              <w:rPr>
                <w:sz w:val="20"/>
                <w:szCs w:val="20"/>
              </w:rPr>
              <w:t>. Виды и особенности охраняемых территорий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9C30B3"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/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193D25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 w:rsidRPr="00193D25">
              <w:rPr>
                <w:sz w:val="16"/>
                <w:szCs w:val="16"/>
              </w:rPr>
              <w:t>§19, терми-ны, под-готовка элек-тронных презен-таций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7.05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EB7CD5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9"/>
                <w:szCs w:val="19"/>
              </w:rPr>
            </w:pPr>
            <w:r w:rsidRPr="007A0AF6">
              <w:rPr>
                <w:color w:val="000000"/>
                <w:sz w:val="19"/>
                <w:szCs w:val="19"/>
              </w:rPr>
              <w:t>Памятники Все</w:t>
            </w:r>
            <w:r w:rsidRPr="007A0AF6">
              <w:rPr>
                <w:color w:val="000000"/>
                <w:sz w:val="19"/>
                <w:szCs w:val="19"/>
              </w:rPr>
              <w:softHyphen/>
              <w:t>мирного природ</w:t>
            </w:r>
            <w:r w:rsidRPr="007A0AF6">
              <w:rPr>
                <w:color w:val="000000"/>
                <w:sz w:val="19"/>
                <w:szCs w:val="19"/>
              </w:rPr>
              <w:softHyphen/>
              <w:t>ного и культурно</w:t>
            </w:r>
            <w:r w:rsidRPr="007A0AF6">
              <w:rPr>
                <w:color w:val="000000"/>
                <w:sz w:val="19"/>
                <w:szCs w:val="19"/>
              </w:rPr>
              <w:softHyphen/>
              <w:t>го наследия в на</w:t>
            </w:r>
            <w:r w:rsidRPr="007A0AF6">
              <w:rPr>
                <w:color w:val="000000"/>
                <w:sz w:val="19"/>
                <w:szCs w:val="19"/>
              </w:rPr>
              <w:softHyphen/>
              <w:t>шей стране</w:t>
            </w:r>
            <w:r w:rsidRPr="00EB7CD5">
              <w:rPr>
                <w:sz w:val="19"/>
                <w:szCs w:val="19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Исследова</w:t>
            </w:r>
            <w:r w:rsidRPr="00635FB9">
              <w:rPr>
                <w:color w:val="000000"/>
                <w:sz w:val="20"/>
                <w:szCs w:val="20"/>
              </w:rPr>
              <w:softHyphen/>
              <w:t>ние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Крупные биосферные заповедники на территории России. Рекреационные ресурсы</w:t>
            </w:r>
          </w:p>
        </w:tc>
        <w:tc>
          <w:tcPr>
            <w:tcW w:w="19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9C30B3"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/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EB7CD5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2"/>
                <w:szCs w:val="12"/>
              </w:rPr>
            </w:pPr>
            <w:r w:rsidRPr="00EB7CD5">
              <w:rPr>
                <w:sz w:val="12"/>
                <w:szCs w:val="12"/>
              </w:rPr>
              <w:t>Таблица «Памят-ники природного и культур-ного насле-дия»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0E3E8D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13.05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7789B">
              <w:rPr>
                <w:color w:val="000000"/>
                <w:sz w:val="20"/>
                <w:szCs w:val="20"/>
              </w:rPr>
              <w:t>Экологическая ситуация в Рос</w:t>
            </w:r>
            <w:r w:rsidRPr="00A7789B">
              <w:rPr>
                <w:color w:val="000000"/>
                <w:sz w:val="20"/>
                <w:szCs w:val="20"/>
              </w:rPr>
              <w:softHyphen/>
              <w:t>сии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актуа</w:t>
            </w:r>
            <w:r w:rsidRPr="00635FB9">
              <w:rPr>
                <w:color w:val="000000"/>
                <w:sz w:val="20"/>
                <w:szCs w:val="20"/>
              </w:rPr>
              <w:softHyphen/>
              <w:t>лизации знаний и умений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Причины и последствия воздействия человека на природу. Крупные техногенные катастрофы на территории России и СССР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</w:t>
            </w:r>
            <w:r w:rsidRPr="00635FB9">
              <w:rPr>
                <w:color w:val="000000"/>
                <w:sz w:val="20"/>
                <w:szCs w:val="20"/>
              </w:rPr>
              <w:t>нализировать эко</w:t>
            </w:r>
            <w:r w:rsidRPr="00635FB9">
              <w:rPr>
                <w:color w:val="000000"/>
                <w:sz w:val="20"/>
                <w:szCs w:val="20"/>
              </w:rPr>
              <w:softHyphen/>
              <w:t>логические карты России; уметь выполнять правила природоохранного пове</w:t>
            </w:r>
            <w:r w:rsidRPr="00635FB9">
              <w:rPr>
                <w:color w:val="000000"/>
                <w:sz w:val="20"/>
                <w:szCs w:val="20"/>
              </w:rPr>
              <w:softHyphen/>
              <w:t>дения, участвовать в ме</w:t>
            </w:r>
            <w:r>
              <w:rPr>
                <w:color w:val="000000"/>
                <w:sz w:val="20"/>
                <w:szCs w:val="20"/>
              </w:rPr>
              <w:t>р</w:t>
            </w:r>
            <w:r w:rsidRPr="00635FB9">
              <w:rPr>
                <w:color w:val="000000"/>
                <w:sz w:val="20"/>
                <w:szCs w:val="20"/>
              </w:rPr>
              <w:t>оприятиях по охране природы</w:t>
            </w:r>
            <w:r w:rsidRPr="00635FB9">
              <w:rPr>
                <w:sz w:val="20"/>
                <w:szCs w:val="20"/>
              </w:rPr>
              <w:t xml:space="preserve"> 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9C30B3"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/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§47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4A2D8F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18"/>
                <w:szCs w:val="18"/>
                <w:highlight w:val="cyan"/>
              </w:rPr>
            </w:pPr>
            <w:r w:rsidRPr="00A7789B">
              <w:rPr>
                <w:color w:val="FF0000"/>
                <w:sz w:val="18"/>
                <w:szCs w:val="18"/>
              </w:rPr>
              <w:t>14.05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контроля знаний по теме «Природа России»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обобщения и контроля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Применение знаний и умений в стандартных условиях и в условиях нестандартных учебных задач</w:t>
            </w: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9C30B3"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/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4E31FC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 w:rsidRPr="004E31FC">
              <w:rPr>
                <w:sz w:val="16"/>
                <w:szCs w:val="16"/>
              </w:rPr>
              <w:t>Термины, понятия , закономерности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4A2D8F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20.05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3B1B7E" w:rsidRPr="00635FB9">
        <w:trPr>
          <w:trHeight w:val="543"/>
        </w:trPr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</w:t>
            </w:r>
          </w:p>
        </w:tc>
        <w:tc>
          <w:tcPr>
            <w:tcW w:w="1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Человек и природа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1</w:t>
            </w:r>
            <w:r w:rsidRPr="00635F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35FB9">
              <w:rPr>
                <w:color w:val="000000"/>
                <w:sz w:val="20"/>
                <w:szCs w:val="20"/>
              </w:rPr>
              <w:t>Урок систе</w:t>
            </w:r>
            <w:r w:rsidRPr="00635FB9">
              <w:rPr>
                <w:color w:val="000000"/>
                <w:sz w:val="20"/>
                <w:szCs w:val="20"/>
              </w:rPr>
              <w:softHyphen/>
              <w:t>матизации и обобще</w:t>
            </w:r>
            <w:r w:rsidRPr="00635FB9">
              <w:rPr>
                <w:color w:val="000000"/>
                <w:sz w:val="20"/>
                <w:szCs w:val="20"/>
              </w:rPr>
              <w:softHyphen/>
              <w:t xml:space="preserve">ния знаний </w:t>
            </w:r>
          </w:p>
        </w:tc>
        <w:tc>
          <w:tcPr>
            <w:tcW w:w="1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>
            <w:r w:rsidRPr="009C30B3">
              <w:rPr>
                <w:sz w:val="20"/>
                <w:szCs w:val="20"/>
              </w:rPr>
              <w:t>5.2, 5.4</w:t>
            </w:r>
          </w:p>
        </w:tc>
        <w:tc>
          <w:tcPr>
            <w:tcW w:w="2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Default="003B1B7E" w:rsidP="00E96FFC"/>
        </w:tc>
        <w:tc>
          <w:tcPr>
            <w:tcW w:w="7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Летнее задание</w:t>
            </w:r>
          </w:p>
        </w:tc>
        <w:tc>
          <w:tcPr>
            <w:tcW w:w="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4A2D8F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21.05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1B7E" w:rsidRPr="00635FB9" w:rsidRDefault="003B1B7E" w:rsidP="00E96FF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</w:tbl>
    <w:p w:rsidR="003B1B7E" w:rsidRDefault="003B1B7E" w:rsidP="003474DF">
      <w:pPr>
        <w:jc w:val="center"/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  <w:r>
        <w:rPr>
          <w:b/>
          <w:i/>
          <w:sz w:val="24"/>
        </w:rPr>
        <w:t>Региональный компонент рабочей программы</w:t>
      </w:r>
    </w:p>
    <w:p w:rsidR="003B1B7E" w:rsidRDefault="003B1B7E" w:rsidP="003474DF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67"/>
        <w:gridCol w:w="6416"/>
        <w:gridCol w:w="7148"/>
        <w:gridCol w:w="1389"/>
      </w:tblGrid>
      <w:tr w:rsidR="003B1B7E">
        <w:trPr>
          <w:trHeight w:val="302"/>
          <w:jc w:val="center"/>
        </w:trPr>
        <w:tc>
          <w:tcPr>
            <w:tcW w:w="867" w:type="dxa"/>
            <w:vAlign w:val="center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  <w:r w:rsidRPr="004219B5">
              <w:rPr>
                <w:sz w:val="24"/>
              </w:rPr>
              <w:t>№ урока   КТП</w:t>
            </w:r>
          </w:p>
        </w:tc>
        <w:tc>
          <w:tcPr>
            <w:tcW w:w="6416" w:type="dxa"/>
            <w:vAlign w:val="center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  <w:r w:rsidRPr="004219B5">
              <w:rPr>
                <w:sz w:val="24"/>
              </w:rPr>
              <w:t>Тема урока</w:t>
            </w:r>
          </w:p>
        </w:tc>
        <w:tc>
          <w:tcPr>
            <w:tcW w:w="7148" w:type="dxa"/>
            <w:vAlign w:val="center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  <w:r w:rsidRPr="004219B5">
              <w:rPr>
                <w:sz w:val="24"/>
              </w:rPr>
              <w:t>Элементы содержания</w:t>
            </w:r>
          </w:p>
        </w:tc>
        <w:tc>
          <w:tcPr>
            <w:tcW w:w="1389" w:type="dxa"/>
            <w:vAlign w:val="center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  <w:r w:rsidRPr="004219B5">
              <w:rPr>
                <w:sz w:val="24"/>
              </w:rPr>
              <w:t>Дата</w:t>
            </w:r>
          </w:p>
        </w:tc>
      </w:tr>
      <w:tr w:rsidR="003B1B7E">
        <w:trPr>
          <w:trHeight w:val="302"/>
          <w:jc w:val="center"/>
        </w:trPr>
        <w:tc>
          <w:tcPr>
            <w:tcW w:w="867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219B5">
              <w:rPr>
                <w:color w:val="000000"/>
                <w:sz w:val="20"/>
                <w:szCs w:val="20"/>
              </w:rPr>
              <w:t>46</w:t>
            </w:r>
            <w:r w:rsidRPr="004219B5">
              <w:rPr>
                <w:sz w:val="20"/>
                <w:szCs w:val="20"/>
              </w:rPr>
              <w:t xml:space="preserve"> </w:t>
            </w:r>
          </w:p>
        </w:tc>
        <w:tc>
          <w:tcPr>
            <w:tcW w:w="6416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4219B5">
              <w:rPr>
                <w:i/>
                <w:color w:val="000000"/>
                <w:sz w:val="20"/>
                <w:szCs w:val="20"/>
              </w:rPr>
              <w:t>Географическое положение и границы Тюменской области. Ишимский район.</w:t>
            </w:r>
          </w:p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148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rPr>
                <w:sz w:val="24"/>
              </w:rPr>
            </w:pPr>
            <w:r w:rsidRPr="004219B5">
              <w:rPr>
                <w:sz w:val="24"/>
              </w:rPr>
              <w:t>Географическая информация на топографической карте Ишимского района и физической карте Тюменской области. Особенности географического положения Тюменской области.</w:t>
            </w:r>
          </w:p>
        </w:tc>
        <w:tc>
          <w:tcPr>
            <w:tcW w:w="1389" w:type="dxa"/>
          </w:tcPr>
          <w:p w:rsidR="003B1B7E" w:rsidRPr="004219B5" w:rsidRDefault="003B1B7E" w:rsidP="004219B5">
            <w:pPr>
              <w:jc w:val="center"/>
              <w:rPr>
                <w:sz w:val="24"/>
              </w:rPr>
            </w:pPr>
            <w:bookmarkStart w:id="0" w:name="_GoBack"/>
            <w:bookmarkEnd w:id="0"/>
          </w:p>
        </w:tc>
      </w:tr>
      <w:tr w:rsidR="003B1B7E">
        <w:trPr>
          <w:trHeight w:val="302"/>
          <w:jc w:val="center"/>
        </w:trPr>
        <w:tc>
          <w:tcPr>
            <w:tcW w:w="867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219B5">
              <w:rPr>
                <w:color w:val="000000"/>
                <w:sz w:val="20"/>
                <w:szCs w:val="20"/>
              </w:rPr>
              <w:t>47</w:t>
            </w:r>
            <w:r w:rsidRPr="004219B5">
              <w:rPr>
                <w:sz w:val="20"/>
                <w:szCs w:val="20"/>
              </w:rPr>
              <w:t xml:space="preserve"> </w:t>
            </w:r>
          </w:p>
        </w:tc>
        <w:tc>
          <w:tcPr>
            <w:tcW w:w="6416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4219B5">
              <w:rPr>
                <w:i/>
                <w:color w:val="000000"/>
                <w:sz w:val="20"/>
                <w:szCs w:val="20"/>
              </w:rPr>
              <w:t>Природные ресурсы Тюменской области и Ишимского района.</w:t>
            </w:r>
          </w:p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148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rPr>
                <w:sz w:val="24"/>
              </w:rPr>
            </w:pPr>
            <w:r w:rsidRPr="004219B5">
              <w:rPr>
                <w:sz w:val="24"/>
              </w:rPr>
              <w:t>Особенности геологии и рельефа Тюменской области. Минеральные, водные, лесные, биологические и рекреационные ресурсы региона.</w:t>
            </w:r>
          </w:p>
        </w:tc>
        <w:tc>
          <w:tcPr>
            <w:tcW w:w="1389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</w:p>
        </w:tc>
      </w:tr>
      <w:tr w:rsidR="003B1B7E">
        <w:trPr>
          <w:trHeight w:val="302"/>
          <w:jc w:val="center"/>
        </w:trPr>
        <w:tc>
          <w:tcPr>
            <w:tcW w:w="867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219B5">
              <w:rPr>
                <w:color w:val="000000"/>
                <w:sz w:val="20"/>
                <w:szCs w:val="20"/>
              </w:rPr>
              <w:t>48</w:t>
            </w:r>
            <w:r w:rsidRPr="004219B5">
              <w:rPr>
                <w:sz w:val="20"/>
                <w:szCs w:val="20"/>
              </w:rPr>
              <w:t xml:space="preserve"> </w:t>
            </w:r>
          </w:p>
        </w:tc>
        <w:tc>
          <w:tcPr>
            <w:tcW w:w="6416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4219B5">
              <w:rPr>
                <w:i/>
                <w:color w:val="000000"/>
                <w:sz w:val="20"/>
                <w:szCs w:val="20"/>
              </w:rPr>
              <w:t>Население и экономика Тюменской области и Ишимского района.</w:t>
            </w:r>
          </w:p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148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rPr>
                <w:sz w:val="24"/>
              </w:rPr>
            </w:pPr>
            <w:r w:rsidRPr="004219B5">
              <w:rPr>
                <w:sz w:val="24"/>
              </w:rPr>
              <w:t xml:space="preserve">Особенности населения Тюменской области. Развитие отраслей промышленности, сельского хозяйства и транспорта. </w:t>
            </w:r>
          </w:p>
        </w:tc>
        <w:tc>
          <w:tcPr>
            <w:tcW w:w="1389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</w:p>
        </w:tc>
      </w:tr>
      <w:tr w:rsidR="003B1B7E">
        <w:trPr>
          <w:trHeight w:val="315"/>
          <w:jc w:val="center"/>
        </w:trPr>
        <w:tc>
          <w:tcPr>
            <w:tcW w:w="867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219B5">
              <w:rPr>
                <w:color w:val="000000"/>
                <w:sz w:val="20"/>
                <w:szCs w:val="20"/>
              </w:rPr>
              <w:t>49</w:t>
            </w:r>
            <w:r w:rsidRPr="004219B5">
              <w:rPr>
                <w:sz w:val="20"/>
                <w:szCs w:val="20"/>
              </w:rPr>
              <w:t xml:space="preserve"> </w:t>
            </w:r>
          </w:p>
        </w:tc>
        <w:tc>
          <w:tcPr>
            <w:tcW w:w="6416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4219B5">
              <w:rPr>
                <w:i/>
                <w:color w:val="000000"/>
                <w:sz w:val="20"/>
                <w:szCs w:val="20"/>
              </w:rPr>
              <w:t>Природные и культурные достопримечательности Тюменской земли.</w:t>
            </w:r>
          </w:p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148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rPr>
                <w:sz w:val="24"/>
              </w:rPr>
            </w:pPr>
            <w:r w:rsidRPr="004219B5">
              <w:rPr>
                <w:sz w:val="24"/>
              </w:rPr>
              <w:t>Особо охраняемые территории Тюменской области и Ишимского района. Памятники архитектуры, культурно-историческое наследие.</w:t>
            </w:r>
          </w:p>
        </w:tc>
        <w:tc>
          <w:tcPr>
            <w:tcW w:w="1389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</w:p>
        </w:tc>
      </w:tr>
      <w:tr w:rsidR="003B1B7E">
        <w:trPr>
          <w:trHeight w:val="315"/>
          <w:jc w:val="center"/>
        </w:trPr>
        <w:tc>
          <w:tcPr>
            <w:tcW w:w="867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219B5"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6416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4219B5">
              <w:rPr>
                <w:i/>
                <w:color w:val="000000"/>
                <w:sz w:val="20"/>
                <w:szCs w:val="20"/>
              </w:rPr>
              <w:t>Урок обобщения и систематизации по теме «Моя родина - Тюменская область»</w:t>
            </w:r>
          </w:p>
        </w:tc>
        <w:tc>
          <w:tcPr>
            <w:tcW w:w="7148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rPr>
                <w:sz w:val="24"/>
              </w:rPr>
            </w:pPr>
            <w:r w:rsidRPr="004219B5">
              <w:rPr>
                <w:sz w:val="24"/>
              </w:rPr>
              <w:t xml:space="preserve">Особенности природы Тюменской области. Экономика и население региона.  </w:t>
            </w:r>
          </w:p>
        </w:tc>
        <w:tc>
          <w:tcPr>
            <w:tcW w:w="1389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</w:p>
        </w:tc>
      </w:tr>
      <w:tr w:rsidR="003B1B7E">
        <w:trPr>
          <w:trHeight w:val="315"/>
          <w:jc w:val="center"/>
        </w:trPr>
        <w:tc>
          <w:tcPr>
            <w:tcW w:w="867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219B5">
              <w:rPr>
                <w:color w:val="000000"/>
                <w:sz w:val="20"/>
                <w:szCs w:val="20"/>
              </w:rPr>
              <w:t>61</w:t>
            </w:r>
          </w:p>
        </w:tc>
        <w:tc>
          <w:tcPr>
            <w:tcW w:w="6416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4219B5">
              <w:rPr>
                <w:i/>
                <w:color w:val="000000"/>
                <w:sz w:val="20"/>
                <w:szCs w:val="20"/>
              </w:rPr>
              <w:t>Географический фактор в разви</w:t>
            </w:r>
            <w:r w:rsidRPr="004219B5">
              <w:rPr>
                <w:i/>
                <w:color w:val="000000"/>
                <w:sz w:val="20"/>
                <w:szCs w:val="20"/>
              </w:rPr>
              <w:softHyphen/>
              <w:t>тии общества</w:t>
            </w:r>
            <w:r w:rsidRPr="004219B5">
              <w:rPr>
                <w:i/>
                <w:sz w:val="20"/>
                <w:szCs w:val="20"/>
              </w:rPr>
              <w:t xml:space="preserve"> </w:t>
            </w:r>
          </w:p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</w:tc>
        <w:tc>
          <w:tcPr>
            <w:tcW w:w="7148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rPr>
                <w:sz w:val="24"/>
              </w:rPr>
            </w:pPr>
            <w:r w:rsidRPr="004219B5">
              <w:rPr>
                <w:sz w:val="24"/>
              </w:rPr>
              <w:t>Влияние топливных ресурсов Тюменской области на развитие экономики региона. Проблемы загрязнения окружающей среды и изменения природных ландшафтов в Тюменской области.</w:t>
            </w:r>
          </w:p>
        </w:tc>
        <w:tc>
          <w:tcPr>
            <w:tcW w:w="1389" w:type="dxa"/>
          </w:tcPr>
          <w:p w:rsidR="003B1B7E" w:rsidRPr="004219B5" w:rsidRDefault="003B1B7E" w:rsidP="004219B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sz w:val="24"/>
              </w:rPr>
            </w:pPr>
          </w:p>
        </w:tc>
      </w:tr>
    </w:tbl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Pr="00FE0477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  <w:r>
        <w:rPr>
          <w:b/>
          <w:i/>
          <w:sz w:val="24"/>
        </w:rPr>
        <w:t>7</w:t>
      </w:r>
      <w:r w:rsidRPr="00FE0477">
        <w:rPr>
          <w:b/>
          <w:i/>
          <w:sz w:val="24"/>
        </w:rPr>
        <w:t>.Описание учебно-методического и материально-технического обеспечения образовательной деятельности.</w:t>
      </w: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3B1B7E" w:rsidRPr="003D6909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  <w:r w:rsidRPr="003D6909">
        <w:rPr>
          <w:b/>
          <w:i/>
          <w:sz w:val="24"/>
        </w:rPr>
        <w:t>Учебно-методический комплект</w:t>
      </w:r>
    </w:p>
    <w:p w:rsidR="003B1B7E" w:rsidRPr="003D6909" w:rsidRDefault="003B1B7E" w:rsidP="0091152F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b/>
          <w:color w:val="000000"/>
          <w:sz w:val="24"/>
        </w:rPr>
        <w:t>1</w:t>
      </w:r>
      <w:r w:rsidRPr="003D6909">
        <w:rPr>
          <w:color w:val="000000"/>
          <w:sz w:val="24"/>
        </w:rPr>
        <w:t>. Баринова И.И. География России. Природа. 8 класс. - М.: Дрофа, 20</w:t>
      </w:r>
      <w:r>
        <w:rPr>
          <w:color w:val="000000"/>
          <w:sz w:val="24"/>
        </w:rPr>
        <w:t>16</w:t>
      </w:r>
      <w:r w:rsidRPr="003D6909">
        <w:rPr>
          <w:color w:val="000000"/>
          <w:sz w:val="24"/>
        </w:rPr>
        <w:t>.</w:t>
      </w:r>
    </w:p>
    <w:p w:rsidR="003B1B7E" w:rsidRPr="003D6909" w:rsidRDefault="003B1B7E" w:rsidP="0091152F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3D6909">
        <w:rPr>
          <w:b/>
          <w:color w:val="000000"/>
          <w:sz w:val="24"/>
        </w:rPr>
        <w:t>2</w:t>
      </w:r>
      <w:r w:rsidRPr="003D6909">
        <w:rPr>
          <w:color w:val="000000"/>
          <w:sz w:val="24"/>
        </w:rPr>
        <w:t>. Атлас. География России. Природа. 8 класс. - М.: Дрофа; Издательство ДИК, 20</w:t>
      </w:r>
      <w:r>
        <w:rPr>
          <w:color w:val="000000"/>
          <w:sz w:val="24"/>
        </w:rPr>
        <w:t>16</w:t>
      </w:r>
      <w:r w:rsidRPr="003D6909">
        <w:rPr>
          <w:color w:val="000000"/>
          <w:sz w:val="24"/>
        </w:rPr>
        <w:t>.</w:t>
      </w:r>
    </w:p>
    <w:p w:rsidR="003B1B7E" w:rsidRPr="003D6909" w:rsidRDefault="003B1B7E" w:rsidP="0091152F">
      <w:p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3D6909">
        <w:rPr>
          <w:b/>
          <w:color w:val="000000"/>
          <w:sz w:val="24"/>
        </w:rPr>
        <w:t>3</w:t>
      </w:r>
      <w:r w:rsidRPr="003D6909">
        <w:rPr>
          <w:color w:val="000000"/>
          <w:sz w:val="24"/>
        </w:rPr>
        <w:t>. Сиротин В.И. Рабочая тетрадь с комплектом контурных карт по географии. 8 класс. - М.: Дрофа, 20</w:t>
      </w:r>
      <w:r>
        <w:rPr>
          <w:color w:val="000000"/>
          <w:sz w:val="24"/>
        </w:rPr>
        <w:t>16</w:t>
      </w:r>
      <w:r w:rsidRPr="003D6909">
        <w:rPr>
          <w:color w:val="000000"/>
          <w:sz w:val="24"/>
        </w:rPr>
        <w:t>.</w:t>
      </w: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i/>
          <w:iCs/>
          <w:color w:val="000000"/>
          <w:sz w:val="24"/>
        </w:rPr>
      </w:pPr>
    </w:p>
    <w:p w:rsidR="003B1B7E" w:rsidRPr="0091152F" w:rsidRDefault="003B1B7E" w:rsidP="003D6909">
      <w:pPr>
        <w:shd w:val="clear" w:color="auto" w:fill="FFFFFF"/>
        <w:autoSpaceDE w:val="0"/>
        <w:autoSpaceDN w:val="0"/>
        <w:adjustRightInd w:val="0"/>
        <w:jc w:val="center"/>
        <w:rPr>
          <w:sz w:val="24"/>
        </w:rPr>
      </w:pPr>
      <w:r w:rsidRPr="0091152F">
        <w:rPr>
          <w:b/>
          <w:bCs/>
          <w:i/>
          <w:iCs/>
          <w:color w:val="000000"/>
          <w:sz w:val="24"/>
        </w:rPr>
        <w:t>Дополнительная литература:</w:t>
      </w: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>
        <w:rPr>
          <w:b/>
          <w:color w:val="000000"/>
          <w:sz w:val="24"/>
        </w:rPr>
        <w:t>1</w:t>
      </w:r>
      <w:r>
        <w:rPr>
          <w:color w:val="000000"/>
          <w:sz w:val="24"/>
        </w:rPr>
        <w:t>. Алексеев А.И. География России. Природа и население. - М.: Дрофа, 2014.</w:t>
      </w: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>
        <w:rPr>
          <w:b/>
          <w:color w:val="000000"/>
          <w:sz w:val="24"/>
        </w:rPr>
        <w:t>2</w:t>
      </w:r>
      <w:r>
        <w:rPr>
          <w:color w:val="000000"/>
          <w:sz w:val="24"/>
        </w:rPr>
        <w:t>.  Дронов В.П., Баринова И.И., Ром В.Я., Лобжанидзе А.А. География России. Природа. Населе</w:t>
      </w:r>
      <w:r>
        <w:rPr>
          <w:color w:val="000000"/>
          <w:sz w:val="24"/>
        </w:rPr>
        <w:softHyphen/>
        <w:t>ние. Хозяйство. 8 класс. - М.: Дрофа, 2014.</w:t>
      </w: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>
        <w:rPr>
          <w:b/>
          <w:color w:val="000000"/>
          <w:sz w:val="24"/>
        </w:rPr>
        <w:t>3.</w:t>
      </w:r>
      <w:r>
        <w:rPr>
          <w:color w:val="000000"/>
          <w:sz w:val="24"/>
        </w:rPr>
        <w:t xml:space="preserve"> Домогацких Е.М., Алексеевский Н.И. Физическая география России. 8 класс. - М.: Русское сло</w:t>
      </w:r>
      <w:r>
        <w:rPr>
          <w:color w:val="000000"/>
          <w:sz w:val="24"/>
        </w:rPr>
        <w:softHyphen/>
        <w:t>во, 2014.</w:t>
      </w: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>
        <w:rPr>
          <w:b/>
          <w:color w:val="000000"/>
          <w:sz w:val="24"/>
        </w:rPr>
        <w:t>4</w:t>
      </w:r>
      <w:r>
        <w:rPr>
          <w:color w:val="000000"/>
          <w:sz w:val="24"/>
        </w:rPr>
        <w:t>. Сиротин В.И. Тесты для итогового контроля. 8-9 классы. - М.: Дрофа, 2007.</w:t>
      </w: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>
        <w:rPr>
          <w:b/>
          <w:color w:val="000000"/>
          <w:sz w:val="24"/>
        </w:rPr>
        <w:t>5</w:t>
      </w:r>
      <w:r>
        <w:rPr>
          <w:color w:val="000000"/>
          <w:sz w:val="24"/>
        </w:rPr>
        <w:t>. Маерова Н.Ю. Уроки географии. 8-9 классы. - М.: Дрофа, 2006.</w:t>
      </w:r>
    </w:p>
    <w:p w:rsidR="003B1B7E" w:rsidRDefault="003B1B7E" w:rsidP="003D6909">
      <w:pPr>
        <w:shd w:val="clear" w:color="auto" w:fill="FFFFFF"/>
        <w:autoSpaceDE w:val="0"/>
        <w:autoSpaceDN w:val="0"/>
        <w:adjustRightInd w:val="0"/>
        <w:rPr>
          <w:sz w:val="24"/>
        </w:rPr>
      </w:pPr>
      <w:r>
        <w:rPr>
          <w:b/>
          <w:color w:val="000000"/>
          <w:sz w:val="24"/>
        </w:rPr>
        <w:t>6</w:t>
      </w:r>
      <w:r>
        <w:rPr>
          <w:color w:val="000000"/>
          <w:sz w:val="24"/>
        </w:rPr>
        <w:t>. Уроки географии с применением информационных технологий. 6-9 классы. Методическое посо</w:t>
      </w:r>
      <w:r>
        <w:rPr>
          <w:color w:val="000000"/>
          <w:sz w:val="24"/>
        </w:rPr>
        <w:softHyphen/>
        <w:t>бие с электронным приложением / И.А. Кугут, Л.И. Елисеева и др. - М.: Глобус, 2010.</w:t>
      </w:r>
    </w:p>
    <w:p w:rsidR="003B1B7E" w:rsidRPr="00FE0477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i/>
          <w:sz w:val="24"/>
        </w:rPr>
      </w:pPr>
      <w:r w:rsidRPr="00FE0477">
        <w:rPr>
          <w:b/>
          <w:bCs/>
          <w:i/>
          <w:color w:val="000000"/>
          <w:sz w:val="24"/>
        </w:rPr>
        <w:t>Материально-техническое обеспечение.</w:t>
      </w:r>
    </w:p>
    <w:p w:rsidR="003B1B7E" w:rsidRPr="00FE0477" w:rsidRDefault="003B1B7E" w:rsidP="0091152F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печатные пособия (демонстрационные печат</w:t>
      </w:r>
      <w:r w:rsidRPr="00FE0477">
        <w:rPr>
          <w:color w:val="000000"/>
          <w:sz w:val="24"/>
        </w:rPr>
        <w:softHyphen/>
        <w:t>ные пособия для оформления кабинета и др.);</w:t>
      </w:r>
    </w:p>
    <w:p w:rsidR="003B1B7E" w:rsidRPr="00FE0477" w:rsidRDefault="003B1B7E" w:rsidP="0091152F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информационно-коммуникативные средства (справочные информационные ресурсы, ком</w:t>
      </w:r>
      <w:r w:rsidRPr="00FE0477">
        <w:rPr>
          <w:color w:val="000000"/>
          <w:sz w:val="24"/>
        </w:rPr>
        <w:softHyphen/>
        <w:t>пакт-диски, содержащие наглядные средства обучения и обеспечивающие подготовку учи</w:t>
      </w:r>
      <w:r w:rsidRPr="00FE0477">
        <w:rPr>
          <w:color w:val="000000"/>
          <w:sz w:val="24"/>
        </w:rPr>
        <w:softHyphen/>
        <w:t>теля к уроку);</w:t>
      </w:r>
    </w:p>
    <w:p w:rsidR="003B1B7E" w:rsidRPr="00FE0477" w:rsidRDefault="003B1B7E" w:rsidP="0091152F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экранно-звуковые пособия (обеспечение для традиционных ТСО);</w:t>
      </w:r>
    </w:p>
    <w:p w:rsidR="003B1B7E" w:rsidRPr="00FE0477" w:rsidRDefault="003B1B7E" w:rsidP="0091152F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технические средства обучения (оборудование автоматизированного рабочего места учителя географии);</w:t>
      </w:r>
    </w:p>
    <w:p w:rsidR="003B1B7E" w:rsidRPr="00FE0477" w:rsidRDefault="003B1B7E" w:rsidP="0091152F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учебно-практическое и учебно-лабораторное оборудование (модели и приборы для демон</w:t>
      </w:r>
      <w:r w:rsidRPr="00FE0477">
        <w:rPr>
          <w:color w:val="000000"/>
          <w:sz w:val="24"/>
        </w:rPr>
        <w:softHyphen/>
        <w:t>страций учителя, комплекты по темам курса географии для практических работ и оборудо</w:t>
      </w:r>
      <w:r w:rsidRPr="00FE0477">
        <w:rPr>
          <w:color w:val="000000"/>
          <w:sz w:val="24"/>
        </w:rPr>
        <w:softHyphen/>
        <w:t>вание для организации практической работы в малых группах учащихся);</w:t>
      </w:r>
    </w:p>
    <w:p w:rsidR="003B1B7E" w:rsidRDefault="003B1B7E" w:rsidP="0091152F">
      <w:pPr>
        <w:pStyle w:val="ListParagraph"/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  <w:sz w:val="24"/>
        </w:rPr>
      </w:pPr>
      <w:r w:rsidRPr="00FE0477">
        <w:rPr>
          <w:color w:val="000000"/>
          <w:sz w:val="24"/>
        </w:rPr>
        <w:t>•  натуральные объекты (необходимые коллек</w:t>
      </w:r>
      <w:r w:rsidRPr="00FE0477">
        <w:rPr>
          <w:color w:val="000000"/>
          <w:sz w:val="24"/>
        </w:rPr>
        <w:softHyphen/>
        <w:t xml:space="preserve">ции </w:t>
      </w:r>
      <w:r>
        <w:rPr>
          <w:color w:val="000000"/>
          <w:sz w:val="24"/>
        </w:rPr>
        <w:t xml:space="preserve">горных пород </w:t>
      </w:r>
      <w:r w:rsidRPr="00FE0477">
        <w:rPr>
          <w:color w:val="000000"/>
          <w:sz w:val="24"/>
        </w:rPr>
        <w:t>и гербарии).</w:t>
      </w:r>
    </w:p>
    <w:p w:rsidR="003B1B7E" w:rsidRPr="00FE0477" w:rsidRDefault="003B1B7E" w:rsidP="0091152F">
      <w:pPr>
        <w:pStyle w:val="ListParagraph"/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i/>
          <w:color w:val="000000"/>
          <w:sz w:val="24"/>
        </w:rPr>
      </w:pPr>
      <w:r w:rsidRPr="00AB303E">
        <w:rPr>
          <w:b/>
          <w:bCs/>
          <w:i/>
          <w:color w:val="000000"/>
          <w:sz w:val="24"/>
        </w:rPr>
        <w:t>Электронные образовательные ресурсы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393"/>
        <w:gridCol w:w="7393"/>
      </w:tblGrid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4219B5">
              <w:rPr>
                <w:b/>
                <w:color w:val="000000"/>
                <w:sz w:val="24"/>
              </w:rPr>
              <w:t>Название ЭОР</w:t>
            </w:r>
            <w:r w:rsidRPr="004219B5">
              <w:rPr>
                <w:b/>
                <w:sz w:val="24"/>
              </w:rPr>
              <w:t xml:space="preserve"> 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4219B5">
              <w:rPr>
                <w:b/>
                <w:color w:val="000000"/>
                <w:sz w:val="24"/>
              </w:rPr>
              <w:t>Издательство</w:t>
            </w:r>
            <w:r w:rsidRPr="004219B5">
              <w:rPr>
                <w:b/>
                <w:sz w:val="24"/>
              </w:rPr>
              <w:t xml:space="preserve"> 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География России. Природа и население. 8 класс.</w:t>
            </w:r>
            <w:r w:rsidRPr="004219B5">
              <w:rPr>
                <w:sz w:val="24"/>
              </w:rPr>
              <w:t xml:space="preserve"> 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Республиканский мультимедиа центр, 1С</w:t>
            </w:r>
            <w:r w:rsidRPr="004219B5">
              <w:rPr>
                <w:sz w:val="24"/>
              </w:rPr>
              <w:t xml:space="preserve"> 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География «Нестандартные уроки» 8 класс.</w:t>
            </w:r>
            <w:r w:rsidRPr="004219B5">
              <w:rPr>
                <w:sz w:val="24"/>
              </w:rPr>
              <w:t xml:space="preserve"> 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ИТД «Корифей»</w:t>
            </w:r>
            <w:r w:rsidRPr="004219B5">
              <w:rPr>
                <w:sz w:val="24"/>
              </w:rPr>
              <w:t xml:space="preserve"> 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Рефераты и сочинения по географии</w:t>
            </w:r>
            <w:r w:rsidRPr="004219B5">
              <w:rPr>
                <w:sz w:val="24"/>
              </w:rPr>
              <w:t xml:space="preserve"> 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ООО «ИДТК»</w:t>
            </w:r>
            <w:r w:rsidRPr="004219B5">
              <w:rPr>
                <w:sz w:val="24"/>
              </w:rPr>
              <w:t xml:space="preserve"> 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Заповедники России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ИТД «Корифей»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Географическая энциклопедия.</w:t>
            </w:r>
            <w:r w:rsidRPr="004219B5">
              <w:rPr>
                <w:sz w:val="24"/>
              </w:rPr>
              <w:t xml:space="preserve"> 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ООО «Бизнессофт»</w:t>
            </w:r>
            <w:r w:rsidRPr="004219B5">
              <w:rPr>
                <w:sz w:val="24"/>
              </w:rPr>
              <w:t xml:space="preserve"> 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4219B5">
              <w:rPr>
                <w:color w:val="000000"/>
                <w:sz w:val="24"/>
              </w:rPr>
              <w:t xml:space="preserve">География «Нестандартные уроки» 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4219B5">
              <w:rPr>
                <w:color w:val="000000"/>
                <w:sz w:val="24"/>
              </w:rPr>
              <w:t xml:space="preserve">ИТД «Корифей» 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Репетитор по географии</w:t>
            </w:r>
            <w:r w:rsidRPr="004219B5">
              <w:rPr>
                <w:sz w:val="24"/>
              </w:rPr>
              <w:t xml:space="preserve"> 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4219B5">
              <w:rPr>
                <w:color w:val="000000"/>
                <w:sz w:val="24"/>
              </w:rPr>
              <w:t>ООО «Кирилл и Мефодий»</w:t>
            </w:r>
            <w:r w:rsidRPr="004219B5">
              <w:rPr>
                <w:sz w:val="24"/>
              </w:rPr>
              <w:t xml:space="preserve"> </w:t>
            </w:r>
          </w:p>
        </w:tc>
      </w:tr>
    </w:tbl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i/>
          <w:color w:val="000000"/>
          <w:sz w:val="24"/>
        </w:rPr>
      </w:pPr>
    </w:p>
    <w:p w:rsidR="003B1B7E" w:rsidRDefault="003B1B7E" w:rsidP="0091152F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i/>
          <w:color w:val="000000"/>
          <w:sz w:val="24"/>
        </w:rPr>
      </w:pPr>
      <w:r>
        <w:rPr>
          <w:b/>
          <w:bCs/>
          <w:i/>
          <w:color w:val="000000"/>
          <w:sz w:val="24"/>
        </w:rPr>
        <w:t>Интернет-ресурсы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393"/>
        <w:gridCol w:w="7393"/>
      </w:tblGrid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</w:rPr>
            </w:pPr>
            <w:r w:rsidRPr="004219B5">
              <w:rPr>
                <w:b/>
                <w:bCs/>
                <w:color w:val="000000"/>
                <w:sz w:val="24"/>
              </w:rPr>
              <w:t>Ссылка</w:t>
            </w:r>
          </w:p>
        </w:tc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</w:rPr>
            </w:pPr>
            <w:r w:rsidRPr="004219B5">
              <w:rPr>
                <w:b/>
                <w:bCs/>
                <w:color w:val="000000"/>
                <w:sz w:val="24"/>
              </w:rPr>
              <w:t>Краткое описание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  <w:hyperlink r:id="rId6" w:history="1">
              <w:r>
                <w:rPr>
                  <w:b/>
                  <w:bCs/>
                </w:rPr>
                <w:t>Ошибка! Недопустимый объект гиперссылки.</w:t>
              </w:r>
            </w:hyperlink>
          </w:p>
        </w:tc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4219B5">
              <w:rPr>
                <w:sz w:val="24"/>
              </w:rPr>
              <w:t>Портал «Федеральный центр Информационно-образовательных ресурсов»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  <w:hyperlink r:id="rId7" w:history="1">
              <w:r w:rsidRPr="004219B5">
                <w:rPr>
                  <w:rStyle w:val="Hyperlink"/>
                  <w:bCs/>
                  <w:sz w:val="24"/>
                </w:rPr>
                <w:t>http://fipi.ru/</w:t>
              </w:r>
            </w:hyperlink>
          </w:p>
          <w:p w:rsidR="003B1B7E" w:rsidRPr="004219B5" w:rsidRDefault="003B1B7E" w:rsidP="004219B5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</w:p>
        </w:tc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4219B5">
              <w:rPr>
                <w:bCs/>
                <w:color w:val="000000"/>
                <w:sz w:val="24"/>
              </w:rPr>
              <w:t>Портал «Федеральный институт педагогических измерений»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jc w:val="both"/>
              <w:rPr>
                <w:sz w:val="24"/>
              </w:rPr>
            </w:pPr>
            <w:hyperlink r:id="rId8" w:history="1">
              <w:r w:rsidRPr="004219B5">
                <w:rPr>
                  <w:rStyle w:val="Hyperlink"/>
                  <w:sz w:val="24"/>
                </w:rPr>
                <w:t>http://www.krugosvet.ru/</w:t>
              </w:r>
            </w:hyperlink>
          </w:p>
          <w:p w:rsidR="003B1B7E" w:rsidRPr="004219B5" w:rsidRDefault="003B1B7E" w:rsidP="004219B5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</w:p>
        </w:tc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4219B5">
              <w:rPr>
                <w:bCs/>
                <w:color w:val="000000"/>
                <w:sz w:val="24"/>
              </w:rPr>
              <w:t>Электронная энциклопедия</w:t>
            </w:r>
          </w:p>
        </w:tc>
      </w:tr>
      <w:tr w:rsidR="003B1B7E" w:rsidRPr="00AB303E"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  <w:hyperlink r:id="rId9" w:history="1">
              <w:r w:rsidRPr="004219B5">
                <w:rPr>
                  <w:rStyle w:val="Hyperlink"/>
                  <w:bCs/>
                  <w:sz w:val="24"/>
                </w:rPr>
                <w:t>http://www.drofa.ru/</w:t>
              </w:r>
            </w:hyperlink>
          </w:p>
          <w:p w:rsidR="003B1B7E" w:rsidRPr="004219B5" w:rsidRDefault="003B1B7E" w:rsidP="004219B5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</w:p>
        </w:tc>
        <w:tc>
          <w:tcPr>
            <w:tcW w:w="7393" w:type="dxa"/>
          </w:tcPr>
          <w:p w:rsidR="003B1B7E" w:rsidRPr="004219B5" w:rsidRDefault="003B1B7E" w:rsidP="004219B5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4219B5">
              <w:rPr>
                <w:bCs/>
                <w:color w:val="000000"/>
                <w:sz w:val="24"/>
              </w:rPr>
              <w:t>Сайт издательского дома «Дрофа»</w:t>
            </w:r>
          </w:p>
        </w:tc>
      </w:tr>
    </w:tbl>
    <w:p w:rsidR="003B1B7E" w:rsidRDefault="003B1B7E" w:rsidP="003D6909">
      <w:pPr>
        <w:rPr>
          <w:sz w:val="24"/>
        </w:rPr>
      </w:pPr>
    </w:p>
    <w:p w:rsidR="003B1B7E" w:rsidRDefault="003B1B7E"/>
    <w:sectPr w:rsidR="003B1B7E" w:rsidSect="003D6909">
      <w:pgSz w:w="16838" w:h="11906" w:orient="landscape"/>
      <w:pgMar w:top="1134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C2446D"/>
    <w:multiLevelType w:val="hybridMultilevel"/>
    <w:tmpl w:val="A09E5A82"/>
    <w:lvl w:ilvl="0" w:tplc="5D528DA2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7D924EB"/>
    <w:multiLevelType w:val="hybridMultilevel"/>
    <w:tmpl w:val="1556F376"/>
    <w:lvl w:ilvl="0" w:tplc="281E7E6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D6909"/>
    <w:rsid w:val="00025218"/>
    <w:rsid w:val="00094DC7"/>
    <w:rsid w:val="000B7557"/>
    <w:rsid w:val="000E3E8D"/>
    <w:rsid w:val="00193D25"/>
    <w:rsid w:val="001A3649"/>
    <w:rsid w:val="001A536B"/>
    <w:rsid w:val="001E1C88"/>
    <w:rsid w:val="002113DE"/>
    <w:rsid w:val="002153A6"/>
    <w:rsid w:val="00236794"/>
    <w:rsid w:val="00254DA3"/>
    <w:rsid w:val="002A5113"/>
    <w:rsid w:val="002E205D"/>
    <w:rsid w:val="002E48EF"/>
    <w:rsid w:val="0030162C"/>
    <w:rsid w:val="003474DF"/>
    <w:rsid w:val="00363C4C"/>
    <w:rsid w:val="00365C12"/>
    <w:rsid w:val="0038636C"/>
    <w:rsid w:val="003B1B7E"/>
    <w:rsid w:val="003C0C4E"/>
    <w:rsid w:val="003D6909"/>
    <w:rsid w:val="003E17FF"/>
    <w:rsid w:val="00420597"/>
    <w:rsid w:val="00420C12"/>
    <w:rsid w:val="004219B5"/>
    <w:rsid w:val="00435968"/>
    <w:rsid w:val="004430BC"/>
    <w:rsid w:val="00446CE5"/>
    <w:rsid w:val="00473C01"/>
    <w:rsid w:val="004A2D8F"/>
    <w:rsid w:val="004B1A73"/>
    <w:rsid w:val="004E0180"/>
    <w:rsid w:val="004E31FC"/>
    <w:rsid w:val="004F36BE"/>
    <w:rsid w:val="00505F1C"/>
    <w:rsid w:val="00515435"/>
    <w:rsid w:val="00530A35"/>
    <w:rsid w:val="005749DA"/>
    <w:rsid w:val="00596792"/>
    <w:rsid w:val="006259C5"/>
    <w:rsid w:val="00635FB9"/>
    <w:rsid w:val="00642447"/>
    <w:rsid w:val="0066164C"/>
    <w:rsid w:val="00674D5B"/>
    <w:rsid w:val="006B022B"/>
    <w:rsid w:val="006B5592"/>
    <w:rsid w:val="0078441F"/>
    <w:rsid w:val="007A0AF6"/>
    <w:rsid w:val="007D5F29"/>
    <w:rsid w:val="007E4185"/>
    <w:rsid w:val="00821B10"/>
    <w:rsid w:val="008B2DA5"/>
    <w:rsid w:val="008D2866"/>
    <w:rsid w:val="008E2526"/>
    <w:rsid w:val="009071E2"/>
    <w:rsid w:val="0091152F"/>
    <w:rsid w:val="009C30B3"/>
    <w:rsid w:val="009F759D"/>
    <w:rsid w:val="00A373B3"/>
    <w:rsid w:val="00A71052"/>
    <w:rsid w:val="00A7789B"/>
    <w:rsid w:val="00A96C82"/>
    <w:rsid w:val="00AB303E"/>
    <w:rsid w:val="00AD7722"/>
    <w:rsid w:val="00B03B00"/>
    <w:rsid w:val="00B2141D"/>
    <w:rsid w:val="00B25887"/>
    <w:rsid w:val="00B52114"/>
    <w:rsid w:val="00BD2F9A"/>
    <w:rsid w:val="00BE3647"/>
    <w:rsid w:val="00BE399F"/>
    <w:rsid w:val="00C61315"/>
    <w:rsid w:val="00C63927"/>
    <w:rsid w:val="00CA0C8A"/>
    <w:rsid w:val="00CE0E0E"/>
    <w:rsid w:val="00CE5F52"/>
    <w:rsid w:val="00D05A9E"/>
    <w:rsid w:val="00D06647"/>
    <w:rsid w:val="00D1518F"/>
    <w:rsid w:val="00D24B5C"/>
    <w:rsid w:val="00D47967"/>
    <w:rsid w:val="00DD45A4"/>
    <w:rsid w:val="00E11F5E"/>
    <w:rsid w:val="00E37C15"/>
    <w:rsid w:val="00E84F63"/>
    <w:rsid w:val="00E96FFC"/>
    <w:rsid w:val="00EB7CD5"/>
    <w:rsid w:val="00EF55AC"/>
    <w:rsid w:val="00F00B54"/>
    <w:rsid w:val="00F20D22"/>
    <w:rsid w:val="00F2270C"/>
    <w:rsid w:val="00F340F3"/>
    <w:rsid w:val="00FA58A9"/>
    <w:rsid w:val="00FB0E02"/>
    <w:rsid w:val="00FD1917"/>
    <w:rsid w:val="00FE0477"/>
    <w:rsid w:val="00FE7C42"/>
    <w:rsid w:val="00FF0F4B"/>
    <w:rsid w:val="00FF3CDC"/>
    <w:rsid w:val="00FF4F5B"/>
    <w:rsid w:val="00FF56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Body Text Inden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 Lis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D6909"/>
    <w:rPr>
      <w:rFonts w:ascii="Times New Roman" w:hAnsi="Times New Roman"/>
      <w:sz w:val="28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2">
    <w:name w:val="Body Text 2"/>
    <w:basedOn w:val="Normal"/>
    <w:link w:val="BodyText2Char"/>
    <w:uiPriority w:val="99"/>
    <w:semiHidden/>
    <w:rsid w:val="003D6909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sid w:val="003D6909"/>
    <w:rPr>
      <w:rFonts w:ascii="Times New Roman" w:hAnsi="Times New Roman" w:cs="Times New Roman"/>
      <w:sz w:val="24"/>
      <w:szCs w:val="24"/>
      <w:lang w:eastAsia="ru-RU"/>
    </w:rPr>
  </w:style>
  <w:style w:type="paragraph" w:styleId="BodyTextIndent2">
    <w:name w:val="Body Text Indent 2"/>
    <w:basedOn w:val="Normal"/>
    <w:link w:val="BodyTextIndent2Char"/>
    <w:uiPriority w:val="99"/>
    <w:semiHidden/>
    <w:rsid w:val="003D6909"/>
    <w:pPr>
      <w:spacing w:line="360" w:lineRule="auto"/>
      <w:ind w:firstLine="709"/>
      <w:jc w:val="both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sid w:val="003D6909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">
    <w:name w:val="Без интервала1"/>
    <w:uiPriority w:val="99"/>
    <w:rsid w:val="003D6909"/>
    <w:pPr>
      <w:ind w:right="57"/>
    </w:pPr>
    <w:rPr>
      <w:rFonts w:eastAsia="Times New Roman"/>
      <w:lang w:eastAsia="en-US"/>
    </w:rPr>
  </w:style>
  <w:style w:type="paragraph" w:customStyle="1" w:styleId="10">
    <w:name w:val="Абзац списка1"/>
    <w:basedOn w:val="Normal"/>
    <w:uiPriority w:val="99"/>
    <w:rsid w:val="003D6909"/>
    <w:pPr>
      <w:ind w:left="720"/>
    </w:pPr>
  </w:style>
  <w:style w:type="paragraph" w:styleId="ListParagraph">
    <w:name w:val="List Paragraph"/>
    <w:basedOn w:val="Normal"/>
    <w:uiPriority w:val="99"/>
    <w:qFormat/>
    <w:rsid w:val="003D6909"/>
    <w:pPr>
      <w:ind w:left="720"/>
    </w:pPr>
  </w:style>
  <w:style w:type="table" w:styleId="TableGrid">
    <w:name w:val="Table Grid"/>
    <w:basedOn w:val="TableNormal"/>
    <w:uiPriority w:val="99"/>
    <w:rsid w:val="0091152F"/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99"/>
    <w:qFormat/>
    <w:rsid w:val="0091152F"/>
    <w:pPr>
      <w:ind w:right="57"/>
    </w:pPr>
    <w:rPr>
      <w:lang w:eastAsia="en-US"/>
    </w:rPr>
  </w:style>
  <w:style w:type="character" w:styleId="Hyperlink">
    <w:name w:val="Hyperlink"/>
    <w:basedOn w:val="DefaultParagraphFont"/>
    <w:uiPriority w:val="99"/>
    <w:rsid w:val="0091152F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3474D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474DF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3421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rugosvet.ru/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fipi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fcior.edu.ru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drofa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51</TotalTime>
  <Pages>23</Pages>
  <Words>5397</Words>
  <Characters>30763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13</cp:revision>
  <cp:lastPrinted>2018-09-19T11:27:00Z</cp:lastPrinted>
  <dcterms:created xsi:type="dcterms:W3CDTF">2016-08-29T06:38:00Z</dcterms:created>
  <dcterms:modified xsi:type="dcterms:W3CDTF">2018-12-10T07:45:00Z</dcterms:modified>
</cp:coreProperties>
</file>