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1220" w:rsidRDefault="00811220" w:rsidP="00DE735E">
      <w:pPr>
        <w:pStyle w:val="ListParagraph"/>
        <w:ind w:left="0" w:firstLine="708"/>
        <w:rPr>
          <w:b/>
          <w:lang w:val="ru-RU"/>
        </w:rPr>
      </w:pPr>
    </w:p>
    <w:p w:rsidR="00811220" w:rsidRPr="005A02F1" w:rsidRDefault="00811220" w:rsidP="00DE735E">
      <w:pPr>
        <w:pStyle w:val="ListParagraph"/>
        <w:ind w:left="0" w:firstLine="708"/>
        <w:rPr>
          <w:b/>
          <w:lang w:val="ru-RU"/>
        </w:rPr>
      </w:pPr>
      <w:r w:rsidRPr="005A02F1">
        <w:rPr>
          <w:b/>
          <w:lang w:val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96.75pt;height:516.75pt">
            <v:imagedata r:id="rId5" o:title=""/>
          </v:shape>
        </w:pict>
      </w:r>
    </w:p>
    <w:p w:rsidR="00811220" w:rsidRPr="008043A0" w:rsidRDefault="00811220" w:rsidP="008043A0">
      <w:pPr>
        <w:suppressAutoHyphens/>
        <w:jc w:val="center"/>
        <w:rPr>
          <w:b/>
          <w:kern w:val="2"/>
          <w:lang w:val="ru-RU" w:eastAsia="ar-SA"/>
        </w:rPr>
      </w:pPr>
      <w:r w:rsidRPr="008043A0">
        <w:rPr>
          <w:b/>
          <w:kern w:val="2"/>
          <w:lang w:val="ru-RU" w:eastAsia="ar-SA"/>
        </w:rPr>
        <w:t>Пояснительная  записка</w:t>
      </w:r>
    </w:p>
    <w:p w:rsidR="00811220" w:rsidRPr="008043A0" w:rsidRDefault="00811220" w:rsidP="008043A0">
      <w:pPr>
        <w:suppressAutoHyphens/>
        <w:jc w:val="both"/>
        <w:rPr>
          <w:kern w:val="2"/>
          <w:lang w:val="ru-RU" w:eastAsia="ar-SA"/>
        </w:rPr>
      </w:pPr>
    </w:p>
    <w:p w:rsidR="00811220" w:rsidRPr="008043A0" w:rsidRDefault="00811220" w:rsidP="008043A0">
      <w:pPr>
        <w:suppressAutoHyphens/>
        <w:jc w:val="both"/>
        <w:rPr>
          <w:kern w:val="2"/>
          <w:lang w:val="ru-RU" w:eastAsia="ar-SA"/>
        </w:rPr>
      </w:pPr>
      <w:r w:rsidRPr="008043A0">
        <w:rPr>
          <w:kern w:val="2"/>
          <w:lang w:val="ru-RU" w:eastAsia="ar-SA"/>
        </w:rPr>
        <w:t xml:space="preserve">Рабочая программа  по физической культуре для </w:t>
      </w:r>
      <w:r>
        <w:rPr>
          <w:b/>
          <w:kern w:val="2"/>
          <w:lang w:val="ru-RU" w:eastAsia="ar-SA"/>
        </w:rPr>
        <w:t>7</w:t>
      </w:r>
      <w:r w:rsidRPr="008043A0">
        <w:rPr>
          <w:b/>
          <w:kern w:val="2"/>
          <w:lang w:val="ru-RU" w:eastAsia="ar-SA"/>
        </w:rPr>
        <w:t xml:space="preserve"> класса</w:t>
      </w:r>
      <w:r w:rsidRPr="008043A0">
        <w:rPr>
          <w:kern w:val="2"/>
          <w:lang w:val="ru-RU" w:eastAsia="ar-SA"/>
        </w:rPr>
        <w:t xml:space="preserve"> составлена на основе: </w:t>
      </w:r>
    </w:p>
    <w:p w:rsidR="00811220" w:rsidRPr="008043A0" w:rsidRDefault="00811220" w:rsidP="008043A0">
      <w:pPr>
        <w:suppressAutoHyphens/>
        <w:jc w:val="both"/>
        <w:rPr>
          <w:kern w:val="2"/>
          <w:lang w:val="ru-RU" w:eastAsia="ar-SA"/>
        </w:rPr>
      </w:pPr>
      <w:r w:rsidRPr="008043A0">
        <w:rPr>
          <w:kern w:val="2"/>
          <w:lang w:val="ru-RU" w:eastAsia="ar-SA"/>
        </w:rPr>
        <w:t xml:space="preserve"> Приказа Министерства образования и науки России от 17.12.2010г. № 1897» Об утверждении федерального государственного образовательного стандарта основного общего образования ( в редакции от 31.12.2015г.) </w:t>
      </w:r>
    </w:p>
    <w:p w:rsidR="00811220" w:rsidRDefault="00811220" w:rsidP="008043A0">
      <w:pPr>
        <w:rPr>
          <w:sz w:val="20"/>
          <w:szCs w:val="20"/>
          <w:lang w:val="ru-RU"/>
        </w:rPr>
      </w:pPr>
      <w:r w:rsidRPr="008043A0">
        <w:rPr>
          <w:lang w:val="ru-RU"/>
        </w:rPr>
        <w:t>СанПИн 2.4.2 2821-10 п.10.5, п.1020</w:t>
      </w:r>
      <w:r w:rsidRPr="008043A0">
        <w:rPr>
          <w:sz w:val="20"/>
          <w:szCs w:val="20"/>
          <w:lang w:val="ru-RU"/>
        </w:rPr>
        <w:t>,</w:t>
      </w:r>
    </w:p>
    <w:p w:rsidR="00811220" w:rsidRDefault="00811220" w:rsidP="008043A0">
      <w:pPr>
        <w:rPr>
          <w:sz w:val="20"/>
          <w:szCs w:val="20"/>
          <w:lang w:val="ru-RU"/>
        </w:rPr>
      </w:pPr>
    </w:p>
    <w:p w:rsidR="00811220" w:rsidRPr="003E76B6" w:rsidRDefault="00811220" w:rsidP="008043A0">
      <w:pPr>
        <w:rPr>
          <w:b/>
          <w:sz w:val="32"/>
          <w:szCs w:val="32"/>
          <w:lang w:val="ru-RU"/>
        </w:rPr>
      </w:pPr>
      <w:r>
        <w:rPr>
          <w:b/>
          <w:sz w:val="32"/>
          <w:szCs w:val="32"/>
          <w:lang w:val="ru-RU"/>
        </w:rPr>
        <w:t>1.Планируемые  результаты в освоении учебного предмета.</w:t>
      </w:r>
    </w:p>
    <w:p w:rsidR="00811220" w:rsidRPr="008043A0" w:rsidRDefault="00811220" w:rsidP="008043A0">
      <w:pPr>
        <w:rPr>
          <w:sz w:val="20"/>
          <w:szCs w:val="20"/>
          <w:lang w:val="ru-RU"/>
        </w:rPr>
      </w:pPr>
    </w:p>
    <w:p w:rsidR="00811220" w:rsidRPr="008043A0" w:rsidRDefault="00811220" w:rsidP="008043A0">
      <w:pPr>
        <w:tabs>
          <w:tab w:val="left" w:pos="720"/>
        </w:tabs>
        <w:suppressAutoHyphens/>
        <w:ind w:left="720" w:hanging="360"/>
        <w:jc w:val="both"/>
        <w:rPr>
          <w:b/>
          <w:bCs w:val="0"/>
          <w:lang w:val="ru-RU"/>
        </w:rPr>
      </w:pPr>
    </w:p>
    <w:p w:rsidR="00811220" w:rsidRPr="00C71106" w:rsidRDefault="00811220" w:rsidP="008043A0">
      <w:pPr>
        <w:rPr>
          <w:b/>
          <w:lang w:val="ru-RU"/>
        </w:rPr>
      </w:pPr>
      <w:r w:rsidRPr="008043A0">
        <w:rPr>
          <w:b/>
          <w:lang w:val="ru-RU"/>
        </w:rPr>
        <w:t>Личностные результаты освоения предмета физической культуры.</w:t>
      </w:r>
    </w:p>
    <w:p w:rsidR="00811220" w:rsidRPr="008043A0" w:rsidRDefault="00811220" w:rsidP="008043A0">
      <w:pPr>
        <w:rPr>
          <w:lang w:val="ru-RU"/>
        </w:rPr>
      </w:pPr>
      <w:r w:rsidRPr="008043A0">
        <w:rPr>
          <w:lang w:val="ru-RU"/>
        </w:rPr>
        <w:t>Личностные результаты отражаются в индивидуальных качественных свойствах учащихся, которые приобретаются в процессе освоения учебного предмета «Физическая культура». Эти качественные свойства проявляются, прежде всего, в положительном отношении учащихся к занятиям двигательной (физкультурной) деятельностью, накоплении необходимых знаний, а также в умении использовать ценности физической культуры для удовлетворения индивидуальных интересов и потребностей, достижения личностно значимых результатов в физическом совершенстве.</w:t>
      </w:r>
    </w:p>
    <w:p w:rsidR="00811220" w:rsidRPr="008043A0" w:rsidRDefault="00811220" w:rsidP="008043A0">
      <w:pPr>
        <w:rPr>
          <w:lang w:val="ru-RU"/>
        </w:rPr>
      </w:pPr>
      <w:r w:rsidRPr="008043A0">
        <w:rPr>
          <w:lang w:val="ru-RU"/>
        </w:rPr>
        <w:t>Личностные результаты могут проявляться в разных областях культуры.</w:t>
      </w:r>
    </w:p>
    <w:p w:rsidR="00811220" w:rsidRPr="002B6B5D" w:rsidRDefault="00811220" w:rsidP="008043A0">
      <w:r w:rsidRPr="002B6B5D">
        <w:t>В области познавательной культуры: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владение знаниями об индивидуальных особенностях физического развития и физической подготовленности, о соответствии их возрастным и половым нормативам;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владение знаниями об особенностях индивидуального здоровья и о функциональных возможностях организма, способах профилактики заболеваний и перенапряжения средствами физической культуры;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владение знаниями по основам организации и проведения занятий физической культурой оздоровительной и тренировочной направленности, составлению содержания занятий в соответствии с собственными задачами, индивидуальными особенностями физического развития и физической подготовленности.</w:t>
      </w:r>
    </w:p>
    <w:p w:rsidR="00811220" w:rsidRPr="002B6B5D" w:rsidRDefault="00811220" w:rsidP="008043A0">
      <w:r w:rsidRPr="002B6B5D">
        <w:t>В области нравственной культуры: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способность управлять своими эмоциями, проявлять культуру общения и взаимодействия в процессе занятий физической культурой, игровой и соревновательной деятельности;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способность активно включаться в совместные физкультурно-оздоровительные и спортивные мероприятия, принимать участие в их организации и проведении;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владение умением предупреждать конфликтные ситуации во время совместных занятий физической культурой и спортом, разрешать спорные проблемы на основе уважительного и доброжелательного отношения к окружающим.</w:t>
      </w:r>
    </w:p>
    <w:p w:rsidR="00811220" w:rsidRPr="002B6B5D" w:rsidRDefault="00811220" w:rsidP="008043A0">
      <w:r w:rsidRPr="002B6B5D">
        <w:t>В области трудовой культуры: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умение планировать режим дня, обеспечивать оптимальное сочетание нагрузки и отдыха;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умение проводить туристские пешие походы, готовить снаряжение, организовывать и благоустраивать места стоянок, соблюдать правила безопасности;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умение содержать в порядке спортивный инвентарь и оборудование, спортивную одежду, осуществлять их подготовку к занятиям и спортивным соревнованиям.</w:t>
      </w:r>
    </w:p>
    <w:p w:rsidR="00811220" w:rsidRPr="002B6B5D" w:rsidRDefault="00811220" w:rsidP="008043A0">
      <w:r w:rsidRPr="002B6B5D">
        <w:t>В области эстетической культуры: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красивая (правильная) осанка, умение ее длительно со-хранять при разнообразных формах движения и пере движений;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хорошее телосложение, желание поддерживать его в рамках принятых норм и представлений посредством занятий физической культурой;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культура движения, умение передвигаться красиво, легко и непринужденно.</w:t>
      </w:r>
    </w:p>
    <w:p w:rsidR="00811220" w:rsidRPr="002B6B5D" w:rsidRDefault="00811220" w:rsidP="008043A0">
      <w:r w:rsidRPr="002B6B5D">
        <w:t>В области коммуникативной культуры: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владение умением осуществлять поиск информации по вопросам развития современных оздоровительных систем, обобщать, анализировать и творчески применять полученные знания в самостоятельных занятиях физической культурой;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владение умением достаточно полно и точно формулировать цель и задачи совместных с другими детьми занятий физкультурно-оздоровительной и спортивно-оздоровительной деятельностью, излагать их содержание;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владение умением оценивать ситуацию и оперативно принимать решения, находить адекватные способы поведения и взаимодействия с партнерами во время учебной и игровой деятельности.</w:t>
      </w:r>
    </w:p>
    <w:p w:rsidR="00811220" w:rsidRPr="002B6B5D" w:rsidRDefault="00811220" w:rsidP="008043A0">
      <w:r w:rsidRPr="002B6B5D">
        <w:t>В области физической культуры: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владение навыками выполнения жизненно важных двигательных умений (ходьба, бег, прыжки, лазанья и др.) различными способами, в различных изменяющихся внешних условиях;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владение навыками выполнения разнообразных физических упражнений различной функциональной направленности, технических действий базовых видов спорта, а также применения их в игровой и соревновательной деятельности;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умение максимально проявлять физические способности (качества) при выполнении тестовых упражнений по физической культуре.</w:t>
      </w:r>
    </w:p>
    <w:p w:rsidR="00811220" w:rsidRPr="008043A0" w:rsidRDefault="00811220" w:rsidP="008043A0">
      <w:pPr>
        <w:pStyle w:val="ListParagraph"/>
        <w:ind w:left="540"/>
        <w:rPr>
          <w:lang w:val="ru-RU"/>
        </w:rPr>
      </w:pPr>
    </w:p>
    <w:p w:rsidR="00811220" w:rsidRPr="008043A0" w:rsidRDefault="00811220" w:rsidP="008043A0">
      <w:pPr>
        <w:pStyle w:val="ListParagraph"/>
        <w:ind w:left="540"/>
        <w:rPr>
          <w:lang w:val="ru-RU"/>
        </w:rPr>
      </w:pPr>
      <w:r w:rsidRPr="008043A0">
        <w:rPr>
          <w:b/>
          <w:lang w:val="ru-RU"/>
        </w:rPr>
        <w:t>Метапредметные</w:t>
      </w:r>
      <w:r w:rsidRPr="008043A0">
        <w:rPr>
          <w:lang w:val="ru-RU"/>
        </w:rPr>
        <w:t xml:space="preserve">  </w:t>
      </w:r>
      <w:r w:rsidRPr="008043A0">
        <w:rPr>
          <w:b/>
          <w:lang w:val="ru-RU"/>
        </w:rPr>
        <w:t>результаты освоения физической культуры.</w:t>
      </w:r>
    </w:p>
    <w:p w:rsidR="00811220" w:rsidRPr="008043A0" w:rsidRDefault="00811220" w:rsidP="008043A0">
      <w:pPr>
        <w:rPr>
          <w:lang w:val="ru-RU"/>
        </w:rPr>
      </w:pPr>
      <w:r w:rsidRPr="008043A0">
        <w:rPr>
          <w:lang w:val="ru-RU"/>
        </w:rPr>
        <w:t>Метапредметные результаты характеризуют уровень сформированности качественных универсальных способностей учащихся, проявляющихся в активном применении знаний и умений в познавательной и предметно-практической деятельности. Приобретенные на базе освоения содержания предмета «Физическая культура», в единстве с освоением программного материала других образовательных дисциплин, универсальные способности потребуются как в рамках образовательного процесса (умение учиться), так и в реальной повседневной жизни учащихся.</w:t>
      </w:r>
    </w:p>
    <w:p w:rsidR="00811220" w:rsidRPr="008043A0" w:rsidRDefault="00811220" w:rsidP="008043A0">
      <w:pPr>
        <w:rPr>
          <w:b/>
          <w:lang w:val="ru-RU"/>
        </w:rPr>
      </w:pPr>
      <w:r w:rsidRPr="008043A0">
        <w:rPr>
          <w:lang w:val="ru-RU"/>
        </w:rPr>
        <w:t>Метапредметные результаты проявляются в различных областях культуры</w:t>
      </w:r>
      <w:r w:rsidRPr="008043A0">
        <w:rPr>
          <w:b/>
          <w:lang w:val="ru-RU"/>
        </w:rPr>
        <w:t>.</w:t>
      </w:r>
    </w:p>
    <w:p w:rsidR="00811220" w:rsidRPr="002B6B5D" w:rsidRDefault="00811220" w:rsidP="008043A0">
      <w:r w:rsidRPr="002B6B5D">
        <w:t>В области познавательной культуры: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1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понимание физической культуры как явления культуры, способствующего развитию целостной личности человека, сознания и мышления, физических,  психических и нравственных качеств;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1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понимание здоровья как важнейшего условия саморазвития и самореализации человека, расширяющего свободу выбора профессиональной деятельности и обеспечивающего долгую сохранность творческой активности;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1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понимание физической культуры как средства организации здорового образа жизни, профилактики вредных привычек и девиантного (отклоняющегося) поведения.</w:t>
      </w:r>
    </w:p>
    <w:p w:rsidR="00811220" w:rsidRPr="002B6B5D" w:rsidRDefault="00811220" w:rsidP="008043A0">
      <w:r w:rsidRPr="002B6B5D">
        <w:t>В области нравственной культуры: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ind w:left="0" w:firstLine="0"/>
        <w:rPr>
          <w:lang w:val="ru-RU"/>
        </w:rPr>
      </w:pPr>
      <w:r w:rsidRPr="008043A0">
        <w:rPr>
          <w:lang w:val="ru-RU"/>
        </w:rPr>
        <w:t>бережное отношение к собственному здоровью и здоровью окружающих, проявление доброжелательности и отзывчивости к людям, имеющим ограниченные возможности и нарушения в состоянии здоровья;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уважительное отношение к окружающим, проявление культуры взаимодействия, терпимости и толерантности в достижении общих целей при совместной деятельности;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ответственное отношение к порученному делу, проявление осознанной дисциплинированности и готовности отстаивать собственные позиции, отвечать за результаты собственной деятельности.</w:t>
      </w:r>
    </w:p>
    <w:p w:rsidR="00811220" w:rsidRPr="002B6B5D" w:rsidRDefault="00811220" w:rsidP="008043A0">
      <w:r w:rsidRPr="002B6B5D">
        <w:t>В области трудовой культуры: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добросовестное выполнение учебных заданий, осознанное стремление к освоению новых знаний и умений, качественно повышающих результативность выполнения заданий;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рациональное планирование учебной деятельности, умение организовывать места занятий и обеспечивать их безопасность;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поддержание оптимального уровня работоспособности в процессе учебной деятельности, активное использование занятий физической культурой для профилактики психического и физического утомления.</w:t>
      </w:r>
    </w:p>
    <w:p w:rsidR="00811220" w:rsidRPr="002B6B5D" w:rsidRDefault="00811220" w:rsidP="008043A0">
      <w:r w:rsidRPr="002B6B5D">
        <w:t>В области эстетической культуры: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восприятие красоты телосложения и осанки человека в соответствии с культурными образцами и эстетическими канонами, формирование физической красоты с позиций укрепления и сохранения здоровья;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понимание культуры движений человека, постижение жизненно важных двигательных умений в соответствии с их целесообразностью и эстетической привлекательностью;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восприятие спортивного соревнования как культурно-массового зрелищного мероприятия, проявление адекватных норм поведения, неантагонистических способов общения и взаимодействия.</w:t>
      </w:r>
    </w:p>
    <w:p w:rsidR="00811220" w:rsidRPr="002B6B5D" w:rsidRDefault="00811220" w:rsidP="008043A0">
      <w:r w:rsidRPr="002B6B5D">
        <w:t>В области коммуникативной культуры: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владение культурой речи, ведение диалога в доброжелательной и открытой форме, проявление к собеседнику внимания, интереса и уважения;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владение умением вести дискуссию, обсуждать содержание и результаты совместной деятельности, находить компромиссы при принятии общих решений;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владение умением логически грамотно излагать, аргументировать и обосновывать собственную точку зрения, доводить ее до собеседника.</w:t>
      </w:r>
    </w:p>
    <w:p w:rsidR="00811220" w:rsidRPr="002B6B5D" w:rsidRDefault="00811220" w:rsidP="008043A0">
      <w:r w:rsidRPr="002B6B5D">
        <w:t>В области физической культуры: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владение способами организации и проведения разнообразных форм занятий физической культурой, их планирования и содержательного наполнения;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владение широким арсеналом двигательных действий и физических упражнений из базовых видов спорта и оздоровительной физической культуры, активное их использование в самостоятельно организуемой спортивно-оздоровительной и физкультурно-оздоровительной деятельности;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владение способами наблюдения за показателями индивидуального здоровья, физического развития и физической подготовленности, использование этих показателей в организации и проведении самостоятельных форм занятий физической культурой.</w:t>
      </w:r>
    </w:p>
    <w:p w:rsidR="00811220" w:rsidRPr="008043A0" w:rsidRDefault="00811220" w:rsidP="008043A0">
      <w:pPr>
        <w:rPr>
          <w:lang w:val="ru-RU"/>
        </w:rPr>
      </w:pPr>
      <w:r w:rsidRPr="00F57C7A">
        <w:rPr>
          <w:b/>
          <w:lang w:val="ru-RU"/>
        </w:rPr>
        <w:t>П</w:t>
      </w:r>
      <w:r w:rsidRPr="008043A0">
        <w:rPr>
          <w:b/>
          <w:lang w:val="ru-RU"/>
        </w:rPr>
        <w:t>редметные</w:t>
      </w:r>
      <w:r w:rsidRPr="008043A0">
        <w:rPr>
          <w:lang w:val="ru-RU"/>
        </w:rPr>
        <w:t xml:space="preserve">  </w:t>
      </w:r>
      <w:r w:rsidRPr="008043A0">
        <w:rPr>
          <w:b/>
          <w:lang w:val="ru-RU"/>
        </w:rPr>
        <w:t>результаты освоения физической культуры.</w:t>
      </w:r>
    </w:p>
    <w:p w:rsidR="00811220" w:rsidRPr="008043A0" w:rsidRDefault="00811220" w:rsidP="008043A0">
      <w:pPr>
        <w:rPr>
          <w:lang w:val="ru-RU"/>
        </w:rPr>
      </w:pPr>
      <w:r w:rsidRPr="008043A0">
        <w:rPr>
          <w:lang w:val="ru-RU"/>
        </w:rPr>
        <w:t>Предметные результаты характеризуют опыт учащихся в творческой двигательной деятельности, который приобретается и закрепляется в процессе освоения учебного предмета «Физическая культура». Приобретаемый опыт проявляется в знаниях и способах двигательной деятельности, умениях творчески их применять при решении практических задач, связанных с организацией и проведением самостоятельных занятий физической культурой.</w:t>
      </w:r>
    </w:p>
    <w:p w:rsidR="00811220" w:rsidRPr="008043A0" w:rsidRDefault="00811220" w:rsidP="008043A0">
      <w:pPr>
        <w:rPr>
          <w:lang w:val="ru-RU"/>
        </w:rPr>
      </w:pPr>
      <w:r w:rsidRPr="008043A0">
        <w:rPr>
          <w:lang w:val="ru-RU"/>
        </w:rPr>
        <w:t>Предметные результаты, так же как и метапредметные, проявляются в разных областях культуры.</w:t>
      </w:r>
    </w:p>
    <w:p w:rsidR="00811220" w:rsidRPr="002B6B5D" w:rsidRDefault="00811220" w:rsidP="008043A0">
      <w:r w:rsidRPr="002B6B5D">
        <w:t>В области познавательной культуры: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знания по истории и развитию спорта и олимпийского движения, о положительном их влиянии на укрепление мира и дружбы между народами;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знание основных направлений развития физической культуры в обществе, их целей, задач и форм организации;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знания о здоровом образе жизни, его связи с укреплением здоровья и профилактикой вредных привычек, о роли и месте физической культуры в организации здорового образа жизни.</w:t>
      </w:r>
    </w:p>
    <w:p w:rsidR="00811220" w:rsidRPr="002B6B5D" w:rsidRDefault="00811220" w:rsidP="008043A0">
      <w:r w:rsidRPr="002B6B5D">
        <w:t>В области нравственной культуры: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способность проявлять инициативу и творчество при организации совместных занятий физической культурой, доброжелательное и уважительное отношение к занимающимся, независимо от особенностей их здоровья, физической и технической подготовленности;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умение оказывать помощь занимающимся при освоении новых двигательных действий, корректно объяснять и объективно оценивать технику их выполнения;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способность проявлять дисциплинированность и уважительное отношение к сопернику в условиях игровой и соревновательной деятельности, соблюдать правила игры и соревнований.</w:t>
      </w:r>
    </w:p>
    <w:p w:rsidR="00811220" w:rsidRPr="002B6B5D" w:rsidRDefault="00811220" w:rsidP="008043A0">
      <w:r w:rsidRPr="002B6B5D">
        <w:t>В области трудовой культуры: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способность преодолевать трудности, выполнять учебные задания по технической и физической подготовке в полном объеме;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способность организовывать самостоятельные занятия физической культурой разной направленности, обеспечивать безопасность мест занятий, спортивного инвентаря и оборудования, спортивной одежды;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способность самостоятельно организовывать и проводить занятия профессионально-прикладной физической подготовкой, подбирать физические упражнения в зависимости от индивидуальной ориентации на будущую профессиональную деятельность.</w:t>
      </w:r>
    </w:p>
    <w:p w:rsidR="00811220" w:rsidRPr="002B6B5D" w:rsidRDefault="00811220" w:rsidP="008043A0">
      <w:r w:rsidRPr="002B6B5D">
        <w:t>В области эстетической культуры: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способность организовывать самостоятельные занятия физической культурой по формированию телосложения и правильной осанки, подбирать комплексы физических упражнений и режимы физической нагрузки в зависимости от индивидуальных особенностей физического развития;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способность организовывать самостоятельные занятия по формированию культуры движений, подбирать упражнения координационной, ритмической и пластической направленности, режимы физической нагрузки в зависимости от индивидуальных особенностей физической подготовленности;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способность вести наблюдения за динамикой показателей физического развития и осанки, объективно оценивать их, соотнося с общепринятыми нормами и представлениями.</w:t>
      </w:r>
    </w:p>
    <w:p w:rsidR="00811220" w:rsidRPr="002B6B5D" w:rsidRDefault="00811220" w:rsidP="008043A0">
      <w:r w:rsidRPr="002B6B5D">
        <w:t>В области коммуникативной культуры: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способность интересно и доступно излагать знания о физической культуре, грамотно пользоваться понятийным аппаратом;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способность формулировать цели и задачи занятий физическими упражнениями, аргументировано вести диалог по основам их организации и проведения;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способность осуществлять судейство соревнований по одному из видов спорта, владеть информационными жестами судьи.</w:t>
      </w:r>
    </w:p>
    <w:p w:rsidR="00811220" w:rsidRPr="002B6B5D" w:rsidRDefault="00811220" w:rsidP="008043A0">
      <w:r w:rsidRPr="002B6B5D">
        <w:t>В области физической культуры: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способность отбирать физические упражнения по их функциональной направленности, составлять из них индивидуальные комплексы для оздоровительной гимнастики и физической подготовки;</w:t>
      </w:r>
    </w:p>
    <w:p w:rsidR="00811220" w:rsidRPr="008043A0" w:rsidRDefault="00811220" w:rsidP="008043A0">
      <w:pPr>
        <w:pStyle w:val="ListParagraph"/>
        <w:widowControl/>
        <w:numPr>
          <w:ilvl w:val="0"/>
          <w:numId w:val="12"/>
        </w:numPr>
        <w:autoSpaceDE/>
        <w:autoSpaceDN/>
        <w:adjustRightInd/>
        <w:spacing w:after="200"/>
        <w:rPr>
          <w:lang w:val="ru-RU"/>
        </w:rPr>
      </w:pPr>
      <w:r w:rsidRPr="008043A0">
        <w:rPr>
          <w:lang w:val="ru-RU"/>
        </w:rPr>
        <w:t>способность составлять планы занятий физической культурой с различной педагогической направленностью, регулировать величину физической нагрузки в зависимости от задач занятия и индивидуальных особенностей организма</w:t>
      </w:r>
    </w:p>
    <w:p w:rsidR="00811220" w:rsidRPr="008043A0" w:rsidRDefault="00811220" w:rsidP="008043A0">
      <w:pPr>
        <w:tabs>
          <w:tab w:val="left" w:pos="720"/>
        </w:tabs>
        <w:suppressAutoHyphens/>
        <w:ind w:left="720" w:hanging="360"/>
        <w:jc w:val="both"/>
        <w:rPr>
          <w:kern w:val="2"/>
          <w:lang w:val="ru-RU" w:eastAsia="ar-SA"/>
        </w:rPr>
      </w:pPr>
    </w:p>
    <w:p w:rsidR="00811220" w:rsidRPr="00847EEA" w:rsidRDefault="00811220" w:rsidP="008043A0">
      <w:pPr>
        <w:rPr>
          <w:b/>
          <w:lang w:val="ru-RU"/>
        </w:rPr>
      </w:pPr>
      <w:r>
        <w:rPr>
          <w:b/>
          <w:lang w:val="ru-RU"/>
        </w:rPr>
        <w:t>1</w:t>
      </w:r>
      <w:r w:rsidRPr="002B6B5D">
        <w:rPr>
          <w:b/>
        </w:rPr>
        <w:t>I</w:t>
      </w:r>
      <w:r w:rsidRPr="00847EEA">
        <w:rPr>
          <w:b/>
          <w:lang w:val="ru-RU"/>
        </w:rPr>
        <w:t xml:space="preserve"> .  Содержание учебного курса.</w:t>
      </w:r>
    </w:p>
    <w:p w:rsidR="00811220" w:rsidRPr="008043A0" w:rsidRDefault="00811220" w:rsidP="008043A0">
      <w:pPr>
        <w:shd w:val="clear" w:color="auto" w:fill="FFFFFF"/>
        <w:ind w:firstLine="426"/>
        <w:rPr>
          <w:b/>
          <w:i/>
          <w:lang w:val="ru-RU"/>
        </w:rPr>
      </w:pPr>
      <w:r w:rsidRPr="008043A0">
        <w:rPr>
          <w:b/>
          <w:i/>
          <w:lang w:val="ru-RU"/>
        </w:rPr>
        <w:t>Основы знаний</w:t>
      </w:r>
    </w:p>
    <w:p w:rsidR="00811220" w:rsidRPr="008043A0" w:rsidRDefault="00811220" w:rsidP="008043A0">
      <w:pPr>
        <w:shd w:val="clear" w:color="auto" w:fill="FFFFFF"/>
        <w:ind w:firstLine="426"/>
        <w:rPr>
          <w:b/>
          <w:bCs w:val="0"/>
          <w:lang w:val="ru-RU"/>
        </w:rPr>
      </w:pPr>
      <w:r w:rsidRPr="008043A0">
        <w:rPr>
          <w:b/>
          <w:lang w:val="ru-RU"/>
        </w:rPr>
        <w:t xml:space="preserve">История физической культуры. </w:t>
      </w:r>
    </w:p>
    <w:p w:rsidR="00811220" w:rsidRPr="00847EEA" w:rsidRDefault="00811220" w:rsidP="008043A0">
      <w:pPr>
        <w:shd w:val="clear" w:color="auto" w:fill="FFFFFF"/>
        <w:rPr>
          <w:b/>
          <w:lang w:val="ru-RU"/>
        </w:rPr>
      </w:pPr>
      <w:r w:rsidRPr="00847EEA">
        <w:rPr>
          <w:lang w:val="ru-RU"/>
        </w:rPr>
        <w:t>Олимпийские игры древности.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Возрождение Олимпийских игр и олимпийского движения.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История зарождения олимпийского движения в России. Олимпийское движение в России (СССР). Выдающиеся достижения отечественных спортсменов на Олимпийских играх.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Краткая характеристика видов спорта, входящих в программу Олимпийских игр.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Физическая культура в современном обществе.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Организация и проведение пеших туристских походов. Требования к технике безопасности и бережное отношение к природе (экологические требования).</w:t>
      </w:r>
    </w:p>
    <w:p w:rsidR="00811220" w:rsidRPr="008043A0" w:rsidRDefault="00811220" w:rsidP="008043A0">
      <w:pPr>
        <w:shd w:val="clear" w:color="auto" w:fill="FFFFFF"/>
        <w:ind w:firstLine="426"/>
        <w:rPr>
          <w:b/>
          <w:bCs w:val="0"/>
          <w:lang w:val="ru-RU"/>
        </w:rPr>
      </w:pPr>
      <w:r w:rsidRPr="008043A0">
        <w:rPr>
          <w:b/>
          <w:lang w:val="ru-RU"/>
        </w:rPr>
        <w:t xml:space="preserve">Физическая культура (основные понятия). 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Физическое развитие человека.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Физическая подготовка и ее связь с укреплением здоровья, развитием физических качеств.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Организация и планирование самостоятельных занятий по развитию физических качеств.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Техническая подготовка. Техника движений и ее основные показатели.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Всестороннее и гармоничное физическое развитие.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Адаптивная физическая культура.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Спортивная подготовка.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Здоровье и здоровый образ жизни.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Профессионально-прикладная физическая подготовка.</w:t>
      </w:r>
    </w:p>
    <w:p w:rsidR="00811220" w:rsidRPr="008043A0" w:rsidRDefault="00811220" w:rsidP="008043A0">
      <w:pPr>
        <w:shd w:val="clear" w:color="auto" w:fill="FFFFFF"/>
        <w:ind w:firstLine="510"/>
        <w:rPr>
          <w:b/>
          <w:bCs w:val="0"/>
          <w:lang w:val="ru-RU"/>
        </w:rPr>
      </w:pPr>
      <w:r w:rsidRPr="008043A0">
        <w:rPr>
          <w:b/>
          <w:lang w:val="ru-RU"/>
        </w:rPr>
        <w:t xml:space="preserve">Физическая культура человека. 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Режим дня, его основное содержание и правила планирования.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Закаливание организма. Правила безопасности и гигиенические требования.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Влияние занятий физической культурой на формирование положительных качеств личности.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Проведение самостоятельных занятий по коррекции осанки и телосложения.</w:t>
      </w:r>
    </w:p>
    <w:p w:rsidR="00811220" w:rsidRPr="008043A0" w:rsidRDefault="00811220" w:rsidP="008043A0">
      <w:pPr>
        <w:rPr>
          <w:lang w:val="ru-RU"/>
        </w:rPr>
      </w:pPr>
      <w:r w:rsidRPr="008043A0">
        <w:rPr>
          <w:lang w:val="ru-RU"/>
        </w:rPr>
        <w:t>Восстановительный массаж.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Проведение банных процедур.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Доврачебная помощь во время занятий физической культурой и спортом.</w:t>
      </w:r>
    </w:p>
    <w:p w:rsidR="00811220" w:rsidRPr="008043A0" w:rsidRDefault="00811220" w:rsidP="008043A0">
      <w:pPr>
        <w:shd w:val="clear" w:color="auto" w:fill="FFFFFF"/>
        <w:ind w:firstLine="510"/>
        <w:rPr>
          <w:b/>
          <w:lang w:val="ru-RU"/>
        </w:rPr>
      </w:pPr>
      <w:r w:rsidRPr="008043A0">
        <w:rPr>
          <w:b/>
          <w:lang w:val="ru-RU"/>
        </w:rPr>
        <w:t>Способы двигательной (физкультурной) деятельности</w:t>
      </w:r>
    </w:p>
    <w:p w:rsidR="00811220" w:rsidRPr="008043A0" w:rsidRDefault="00811220" w:rsidP="008043A0">
      <w:pPr>
        <w:shd w:val="clear" w:color="auto" w:fill="FFFFFF"/>
        <w:ind w:firstLine="510"/>
        <w:rPr>
          <w:b/>
          <w:bCs w:val="0"/>
          <w:lang w:val="ru-RU"/>
        </w:rPr>
      </w:pPr>
      <w:r w:rsidRPr="008043A0">
        <w:rPr>
          <w:b/>
          <w:lang w:val="ru-RU"/>
        </w:rPr>
        <w:t xml:space="preserve">Организация и проведение самостоятельных занятий физической культурой. 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Подготовка к занятиям физической культурой.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Выбор упражнений и составление индивидуальных комплексов для утренней зарядки, физкультминуток, физкульт - пауз (подвижных перемен).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Планирование занятий физической культурой.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Проведение самостоятельных занятий прикладной физической подготовкой.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Организация досуга средствами физической культуры.</w:t>
      </w:r>
    </w:p>
    <w:p w:rsidR="00811220" w:rsidRPr="008043A0" w:rsidRDefault="00811220" w:rsidP="008043A0">
      <w:pPr>
        <w:shd w:val="clear" w:color="auto" w:fill="FFFFFF"/>
        <w:ind w:firstLine="510"/>
        <w:rPr>
          <w:b/>
          <w:bCs w:val="0"/>
          <w:lang w:val="ru-RU"/>
        </w:rPr>
      </w:pPr>
      <w:r w:rsidRPr="008043A0">
        <w:rPr>
          <w:b/>
          <w:lang w:val="ru-RU"/>
        </w:rPr>
        <w:t xml:space="preserve">Оценка эффективности занятий физической культурой. </w:t>
      </w:r>
    </w:p>
    <w:p w:rsidR="00811220" w:rsidRPr="008043A0" w:rsidRDefault="00811220" w:rsidP="008043A0">
      <w:pPr>
        <w:shd w:val="clear" w:color="auto" w:fill="FFFFFF"/>
        <w:ind w:firstLine="510"/>
        <w:rPr>
          <w:lang w:val="ru-RU"/>
        </w:rPr>
      </w:pPr>
      <w:r w:rsidRPr="008043A0">
        <w:rPr>
          <w:lang w:val="ru-RU"/>
        </w:rPr>
        <w:t>Самонаблюдение и самоконтроль.</w:t>
      </w:r>
    </w:p>
    <w:p w:rsidR="00811220" w:rsidRPr="008043A0" w:rsidRDefault="00811220" w:rsidP="008043A0">
      <w:pPr>
        <w:shd w:val="clear" w:color="auto" w:fill="FFFFFF"/>
        <w:ind w:firstLine="510"/>
        <w:rPr>
          <w:lang w:val="ru-RU"/>
        </w:rPr>
      </w:pPr>
      <w:r w:rsidRPr="008043A0">
        <w:rPr>
          <w:lang w:val="ru-RU"/>
        </w:rPr>
        <w:t>Оценка эффективности занятий физкультурно-оздоровительной деятельностью. Оценка техники движений, способы выявления и устранения ошибок в технике выполнения (технических ошибок).</w:t>
      </w:r>
    </w:p>
    <w:p w:rsidR="00811220" w:rsidRPr="008043A0" w:rsidRDefault="00811220" w:rsidP="008043A0">
      <w:pPr>
        <w:shd w:val="clear" w:color="auto" w:fill="FFFFFF"/>
        <w:rPr>
          <w:lang w:val="ru-RU"/>
        </w:rPr>
      </w:pPr>
      <w:r w:rsidRPr="008043A0">
        <w:rPr>
          <w:lang w:val="ru-RU"/>
        </w:rPr>
        <w:t>Измерение резервов организма и состояния здоровья с помощью функциональных проб.</w:t>
      </w:r>
    </w:p>
    <w:p w:rsidR="00811220" w:rsidRPr="008043A0" w:rsidRDefault="00811220" w:rsidP="008043A0">
      <w:pPr>
        <w:shd w:val="clear" w:color="auto" w:fill="FFFFFF"/>
        <w:rPr>
          <w:b/>
          <w:lang w:val="ru-RU"/>
        </w:rPr>
      </w:pPr>
      <w:r w:rsidRPr="008043A0">
        <w:rPr>
          <w:b/>
          <w:lang w:val="ru-RU"/>
        </w:rPr>
        <w:t xml:space="preserve">         Физическое совершенствование</w:t>
      </w:r>
    </w:p>
    <w:p w:rsidR="00811220" w:rsidRPr="008043A0" w:rsidRDefault="00811220" w:rsidP="008043A0">
      <w:pPr>
        <w:shd w:val="clear" w:color="auto" w:fill="FFFFFF"/>
        <w:ind w:firstLine="510"/>
        <w:rPr>
          <w:lang w:val="ru-RU"/>
        </w:rPr>
      </w:pPr>
      <w:r w:rsidRPr="008043A0">
        <w:rPr>
          <w:b/>
          <w:lang w:val="ru-RU"/>
        </w:rPr>
        <w:t xml:space="preserve">Физкультурно-оздоровительная деятельность. </w:t>
      </w:r>
      <w:r w:rsidRPr="008043A0">
        <w:rPr>
          <w:lang w:val="ru-RU"/>
        </w:rPr>
        <w:t>Оздоровительные формы занятий в режиме учебного дня и учебной недели.</w:t>
      </w:r>
    </w:p>
    <w:p w:rsidR="00811220" w:rsidRPr="008043A0" w:rsidRDefault="00811220" w:rsidP="008043A0">
      <w:pPr>
        <w:pStyle w:val="ListParagraph"/>
        <w:ind w:left="540"/>
        <w:rPr>
          <w:lang w:val="ru-RU"/>
        </w:rPr>
      </w:pPr>
      <w:r w:rsidRPr="008043A0">
        <w:rPr>
          <w:lang w:val="ru-RU"/>
        </w:rPr>
        <w:t>Индивидуальные комплексы адаптивной (лечебной) и корригирующей физической культуры</w:t>
      </w:r>
    </w:p>
    <w:p w:rsidR="00811220" w:rsidRPr="008043A0" w:rsidRDefault="00811220" w:rsidP="008043A0">
      <w:pPr>
        <w:rPr>
          <w:b/>
          <w:color w:val="000000"/>
          <w:lang w:val="ru-RU"/>
        </w:rPr>
      </w:pPr>
      <w:r w:rsidRPr="008043A0">
        <w:rPr>
          <w:b/>
          <w:color w:val="000000"/>
          <w:lang w:val="ru-RU"/>
        </w:rPr>
        <w:t>Легкая атлетика.</w:t>
      </w:r>
    </w:p>
    <w:p w:rsidR="00811220" w:rsidRPr="008043A0" w:rsidRDefault="00811220" w:rsidP="008043A0">
      <w:pPr>
        <w:shd w:val="clear" w:color="auto" w:fill="FFFFFF"/>
        <w:rPr>
          <w:color w:val="000000"/>
          <w:spacing w:val="-1"/>
          <w:lang w:val="ru-RU"/>
        </w:rPr>
      </w:pPr>
      <w:r w:rsidRPr="008043A0">
        <w:rPr>
          <w:b/>
          <w:color w:val="000000"/>
          <w:spacing w:val="-2"/>
          <w:lang w:val="ru-RU"/>
        </w:rPr>
        <w:t xml:space="preserve">Техника </w:t>
      </w:r>
      <w:r w:rsidRPr="008043A0">
        <w:rPr>
          <w:b/>
          <w:color w:val="000000"/>
          <w:spacing w:val="3"/>
          <w:lang w:val="ru-RU"/>
        </w:rPr>
        <w:t>спринтерско</w:t>
      </w:r>
      <w:r w:rsidRPr="008043A0">
        <w:rPr>
          <w:b/>
          <w:color w:val="000000"/>
          <w:spacing w:val="3"/>
          <w:lang w:val="ru-RU"/>
        </w:rPr>
        <w:softHyphen/>
      </w:r>
      <w:r w:rsidRPr="008043A0">
        <w:rPr>
          <w:b/>
          <w:color w:val="000000"/>
          <w:spacing w:val="1"/>
          <w:lang w:val="ru-RU"/>
        </w:rPr>
        <w:t>го бега</w:t>
      </w:r>
      <w:r w:rsidRPr="008043A0">
        <w:rPr>
          <w:b/>
          <w:color w:val="000000"/>
          <w:lang w:val="ru-RU"/>
        </w:rPr>
        <w:t xml:space="preserve">: </w:t>
      </w:r>
      <w:r w:rsidRPr="008043A0">
        <w:rPr>
          <w:color w:val="000000"/>
          <w:lang w:val="ru-RU"/>
        </w:rPr>
        <w:t xml:space="preserve">высокий    старт </w:t>
      </w:r>
      <w:r w:rsidRPr="008043A0">
        <w:rPr>
          <w:color w:val="000000"/>
          <w:spacing w:val="-1"/>
          <w:lang w:val="ru-RU"/>
        </w:rPr>
        <w:t>от 15 до 30 м</w:t>
      </w:r>
      <w:r w:rsidRPr="008043A0">
        <w:rPr>
          <w:color w:val="000000"/>
          <w:spacing w:val="8"/>
          <w:lang w:val="ru-RU"/>
        </w:rPr>
        <w:t xml:space="preserve">. </w:t>
      </w:r>
      <w:r w:rsidRPr="008043A0">
        <w:rPr>
          <w:color w:val="000000"/>
          <w:spacing w:val="5"/>
          <w:lang w:val="ru-RU"/>
        </w:rPr>
        <w:t>Бег с ускорени</w:t>
      </w:r>
      <w:r w:rsidRPr="008043A0">
        <w:rPr>
          <w:color w:val="000000"/>
          <w:spacing w:val="5"/>
          <w:lang w:val="ru-RU"/>
        </w:rPr>
        <w:softHyphen/>
      </w:r>
      <w:r w:rsidRPr="008043A0">
        <w:rPr>
          <w:color w:val="000000"/>
          <w:spacing w:val="2"/>
          <w:lang w:val="ru-RU"/>
        </w:rPr>
        <w:t xml:space="preserve">ем от 30 до 50 м. </w:t>
      </w:r>
      <w:r w:rsidRPr="008043A0">
        <w:rPr>
          <w:color w:val="000000"/>
          <w:spacing w:val="5"/>
          <w:lang w:val="ru-RU"/>
        </w:rPr>
        <w:t xml:space="preserve">Скоростной бег </w:t>
      </w:r>
      <w:r w:rsidRPr="008043A0">
        <w:rPr>
          <w:color w:val="000000"/>
          <w:spacing w:val="8"/>
          <w:lang w:val="ru-RU"/>
        </w:rPr>
        <w:t xml:space="preserve">до 50 м. </w:t>
      </w:r>
      <w:r w:rsidRPr="008043A0">
        <w:rPr>
          <w:color w:val="000000"/>
          <w:spacing w:val="1"/>
          <w:lang w:val="ru-RU"/>
        </w:rPr>
        <w:t xml:space="preserve">Бег на результат </w:t>
      </w:r>
      <w:r w:rsidRPr="008043A0">
        <w:rPr>
          <w:color w:val="000000"/>
          <w:spacing w:val="3"/>
          <w:lang w:val="ru-RU"/>
        </w:rPr>
        <w:t>60 м.</w:t>
      </w:r>
    </w:p>
    <w:p w:rsidR="00811220" w:rsidRPr="008043A0" w:rsidRDefault="00811220" w:rsidP="008043A0">
      <w:pPr>
        <w:shd w:val="clear" w:color="auto" w:fill="FFFFFF"/>
        <w:ind w:right="18"/>
        <w:rPr>
          <w:color w:val="000000"/>
          <w:spacing w:val="6"/>
          <w:lang w:val="ru-RU"/>
        </w:rPr>
      </w:pPr>
      <w:r w:rsidRPr="008043A0">
        <w:rPr>
          <w:b/>
          <w:color w:val="000000"/>
          <w:spacing w:val="-2"/>
          <w:lang w:val="ru-RU"/>
        </w:rPr>
        <w:t>Техника</w:t>
      </w:r>
      <w:r w:rsidRPr="008043A0">
        <w:rPr>
          <w:b/>
          <w:color w:val="000000"/>
          <w:spacing w:val="-6"/>
          <w:lang w:val="ru-RU"/>
        </w:rPr>
        <w:t xml:space="preserve"> длительного бега</w:t>
      </w:r>
      <w:r w:rsidRPr="008043A0">
        <w:rPr>
          <w:b/>
          <w:color w:val="000000"/>
          <w:lang w:val="ru-RU"/>
        </w:rPr>
        <w:t>:</w:t>
      </w:r>
      <w:r w:rsidRPr="008043A0">
        <w:rPr>
          <w:color w:val="000000"/>
          <w:spacing w:val="4"/>
          <w:lang w:val="ru-RU"/>
        </w:rPr>
        <w:t xml:space="preserve"> бег в равномер</w:t>
      </w:r>
      <w:r w:rsidRPr="008043A0">
        <w:rPr>
          <w:color w:val="000000"/>
          <w:spacing w:val="4"/>
          <w:lang w:val="ru-RU"/>
        </w:rPr>
        <w:softHyphen/>
      </w:r>
      <w:r w:rsidRPr="008043A0">
        <w:rPr>
          <w:color w:val="000000"/>
          <w:spacing w:val="3"/>
          <w:lang w:val="ru-RU"/>
        </w:rPr>
        <w:t xml:space="preserve">ном темпе </w:t>
      </w:r>
      <w:r w:rsidRPr="008043A0">
        <w:rPr>
          <w:color w:val="000000"/>
          <w:spacing w:val="8"/>
          <w:lang w:val="ru-RU"/>
        </w:rPr>
        <w:t>до 15 мин</w:t>
      </w:r>
      <w:r w:rsidRPr="008043A0">
        <w:rPr>
          <w:color w:val="000000"/>
          <w:lang w:val="ru-RU"/>
        </w:rPr>
        <w:t xml:space="preserve">. </w:t>
      </w:r>
      <w:r w:rsidRPr="008043A0">
        <w:rPr>
          <w:color w:val="000000"/>
          <w:spacing w:val="6"/>
          <w:lang w:val="ru-RU"/>
        </w:rPr>
        <w:t>Бег на 1200 м.</w:t>
      </w:r>
    </w:p>
    <w:p w:rsidR="00811220" w:rsidRPr="008043A0" w:rsidRDefault="00811220" w:rsidP="008043A0">
      <w:pPr>
        <w:shd w:val="clear" w:color="auto" w:fill="FFFFFF"/>
        <w:ind w:right="18"/>
        <w:rPr>
          <w:color w:val="000000"/>
          <w:lang w:val="ru-RU"/>
        </w:rPr>
      </w:pPr>
      <w:r w:rsidRPr="008043A0">
        <w:rPr>
          <w:b/>
          <w:color w:val="000000"/>
          <w:spacing w:val="-2"/>
          <w:lang w:val="ru-RU"/>
        </w:rPr>
        <w:t xml:space="preserve">Техника </w:t>
      </w:r>
      <w:r w:rsidRPr="008043A0">
        <w:rPr>
          <w:b/>
          <w:color w:val="000000"/>
          <w:spacing w:val="1"/>
          <w:lang w:val="ru-RU"/>
        </w:rPr>
        <w:t xml:space="preserve">прыжка в </w:t>
      </w:r>
      <w:r w:rsidRPr="008043A0">
        <w:rPr>
          <w:b/>
          <w:color w:val="000000"/>
          <w:spacing w:val="-2"/>
          <w:lang w:val="ru-RU"/>
        </w:rPr>
        <w:t>длину</w:t>
      </w:r>
      <w:r w:rsidRPr="008043A0">
        <w:rPr>
          <w:b/>
          <w:color w:val="000000"/>
          <w:lang w:val="ru-RU"/>
        </w:rPr>
        <w:t>:</w:t>
      </w:r>
      <w:r w:rsidRPr="008043A0">
        <w:rPr>
          <w:color w:val="000000"/>
          <w:spacing w:val="6"/>
          <w:lang w:val="ru-RU"/>
        </w:rPr>
        <w:t xml:space="preserve"> прыжки в дли</w:t>
      </w:r>
      <w:r w:rsidRPr="008043A0">
        <w:rPr>
          <w:color w:val="000000"/>
          <w:spacing w:val="6"/>
          <w:lang w:val="ru-RU"/>
        </w:rPr>
        <w:softHyphen/>
      </w:r>
      <w:r w:rsidRPr="008043A0">
        <w:rPr>
          <w:color w:val="000000"/>
          <w:spacing w:val="1"/>
          <w:lang w:val="ru-RU"/>
        </w:rPr>
        <w:t xml:space="preserve">ну с 7—9 шагов </w:t>
      </w:r>
      <w:r w:rsidRPr="008043A0">
        <w:rPr>
          <w:color w:val="000000"/>
          <w:spacing w:val="-3"/>
          <w:lang w:val="ru-RU"/>
        </w:rPr>
        <w:t>разбега</w:t>
      </w:r>
      <w:r w:rsidRPr="008043A0">
        <w:rPr>
          <w:color w:val="000000"/>
          <w:lang w:val="ru-RU"/>
        </w:rPr>
        <w:t xml:space="preserve"> способом «согнув ноги».</w:t>
      </w:r>
    </w:p>
    <w:p w:rsidR="00811220" w:rsidRPr="008043A0" w:rsidRDefault="00811220" w:rsidP="008043A0">
      <w:pPr>
        <w:shd w:val="clear" w:color="auto" w:fill="FFFFFF"/>
        <w:ind w:right="54"/>
        <w:rPr>
          <w:color w:val="000000"/>
          <w:lang w:val="ru-RU"/>
        </w:rPr>
      </w:pPr>
      <w:r w:rsidRPr="008043A0">
        <w:rPr>
          <w:b/>
          <w:color w:val="000000"/>
          <w:spacing w:val="-1"/>
          <w:lang w:val="ru-RU"/>
        </w:rPr>
        <w:t xml:space="preserve">Техника </w:t>
      </w:r>
      <w:r w:rsidRPr="008043A0">
        <w:rPr>
          <w:b/>
          <w:color w:val="000000"/>
          <w:spacing w:val="1"/>
          <w:lang w:val="ru-RU"/>
        </w:rPr>
        <w:t xml:space="preserve">прыжка в </w:t>
      </w:r>
      <w:r w:rsidRPr="008043A0">
        <w:rPr>
          <w:b/>
          <w:color w:val="000000"/>
          <w:spacing w:val="-4"/>
          <w:lang w:val="ru-RU"/>
        </w:rPr>
        <w:t>высоту</w:t>
      </w:r>
      <w:r w:rsidRPr="008043A0">
        <w:rPr>
          <w:b/>
          <w:color w:val="000000"/>
          <w:lang w:val="ru-RU"/>
        </w:rPr>
        <w:t>:</w:t>
      </w:r>
      <w:r w:rsidRPr="008043A0">
        <w:rPr>
          <w:color w:val="000000"/>
          <w:spacing w:val="7"/>
          <w:lang w:val="ru-RU"/>
        </w:rPr>
        <w:t xml:space="preserve"> прыжки  в вы</w:t>
      </w:r>
      <w:r w:rsidRPr="008043A0">
        <w:rPr>
          <w:color w:val="000000"/>
          <w:spacing w:val="7"/>
          <w:lang w:val="ru-RU"/>
        </w:rPr>
        <w:softHyphen/>
      </w:r>
      <w:r w:rsidRPr="008043A0">
        <w:rPr>
          <w:color w:val="000000"/>
          <w:spacing w:val="4"/>
          <w:lang w:val="ru-RU"/>
        </w:rPr>
        <w:t>соту с 3—5 ша</w:t>
      </w:r>
      <w:r w:rsidRPr="008043A0">
        <w:rPr>
          <w:color w:val="000000"/>
          <w:spacing w:val="4"/>
          <w:lang w:val="ru-RU"/>
        </w:rPr>
        <w:softHyphen/>
      </w:r>
      <w:r w:rsidRPr="008043A0">
        <w:rPr>
          <w:color w:val="000000"/>
          <w:lang w:val="ru-RU"/>
        </w:rPr>
        <w:t>гов   разбега способом «перешагивание».</w:t>
      </w:r>
    </w:p>
    <w:p w:rsidR="00811220" w:rsidRPr="008043A0" w:rsidRDefault="00811220" w:rsidP="008043A0">
      <w:pPr>
        <w:shd w:val="clear" w:color="auto" w:fill="FFFFFF"/>
        <w:rPr>
          <w:color w:val="000000"/>
          <w:lang w:val="ru-RU"/>
        </w:rPr>
      </w:pPr>
      <w:r w:rsidRPr="008043A0">
        <w:rPr>
          <w:b/>
          <w:color w:val="000000"/>
          <w:lang w:val="ru-RU"/>
        </w:rPr>
        <w:t>Техни</w:t>
      </w:r>
      <w:r w:rsidRPr="008043A0">
        <w:rPr>
          <w:b/>
          <w:color w:val="000000"/>
          <w:spacing w:val="5"/>
          <w:lang w:val="ru-RU"/>
        </w:rPr>
        <w:t>ка метания</w:t>
      </w:r>
      <w:r w:rsidRPr="008043A0">
        <w:rPr>
          <w:b/>
          <w:color w:val="000000"/>
          <w:lang w:val="ru-RU"/>
        </w:rPr>
        <w:t xml:space="preserve">  </w:t>
      </w:r>
      <w:r w:rsidRPr="008043A0">
        <w:rPr>
          <w:b/>
          <w:color w:val="000000"/>
          <w:spacing w:val="5"/>
          <w:lang w:val="ru-RU"/>
        </w:rPr>
        <w:t>малого мяча</w:t>
      </w:r>
      <w:r w:rsidRPr="008043A0">
        <w:rPr>
          <w:b/>
          <w:color w:val="000000"/>
          <w:lang w:val="ru-RU"/>
        </w:rPr>
        <w:t>:</w:t>
      </w:r>
      <w:r w:rsidRPr="008043A0">
        <w:rPr>
          <w:color w:val="000000"/>
          <w:spacing w:val="3"/>
          <w:lang w:val="ru-RU"/>
        </w:rPr>
        <w:t xml:space="preserve"> метание      тен</w:t>
      </w:r>
      <w:r w:rsidRPr="008043A0">
        <w:rPr>
          <w:color w:val="000000"/>
          <w:spacing w:val="8"/>
          <w:lang w:val="ru-RU"/>
        </w:rPr>
        <w:t>нисного  мяча с</w:t>
      </w:r>
      <w:r w:rsidRPr="008043A0">
        <w:rPr>
          <w:color w:val="000000"/>
          <w:lang w:val="ru-RU"/>
        </w:rPr>
        <w:t xml:space="preserve"> </w:t>
      </w:r>
      <w:r w:rsidRPr="008043A0">
        <w:rPr>
          <w:color w:val="000000"/>
          <w:spacing w:val="1"/>
          <w:lang w:val="ru-RU"/>
        </w:rPr>
        <w:t>места   на   даль</w:t>
      </w:r>
      <w:r w:rsidRPr="008043A0">
        <w:rPr>
          <w:color w:val="000000"/>
          <w:spacing w:val="2"/>
          <w:lang w:val="ru-RU"/>
        </w:rPr>
        <w:t>ность отскока от</w:t>
      </w:r>
      <w:r w:rsidRPr="008043A0">
        <w:rPr>
          <w:color w:val="000000"/>
          <w:lang w:val="ru-RU"/>
        </w:rPr>
        <w:t xml:space="preserve"> </w:t>
      </w:r>
      <w:r w:rsidRPr="008043A0">
        <w:rPr>
          <w:color w:val="000000"/>
          <w:spacing w:val="4"/>
          <w:lang w:val="ru-RU"/>
        </w:rPr>
        <w:t>стены, на  заданное  расстояние,</w:t>
      </w:r>
      <w:r w:rsidRPr="008043A0">
        <w:rPr>
          <w:color w:val="000000"/>
          <w:lang w:val="ru-RU"/>
        </w:rPr>
        <w:t xml:space="preserve"> </w:t>
      </w:r>
      <w:r w:rsidRPr="008043A0">
        <w:rPr>
          <w:color w:val="000000"/>
          <w:spacing w:val="7"/>
          <w:lang w:val="ru-RU"/>
        </w:rPr>
        <w:t>на дальность,  в</w:t>
      </w:r>
      <w:r w:rsidRPr="008043A0">
        <w:rPr>
          <w:color w:val="000000"/>
          <w:lang w:val="ru-RU"/>
        </w:rPr>
        <w:t xml:space="preserve"> </w:t>
      </w:r>
      <w:r w:rsidRPr="008043A0">
        <w:rPr>
          <w:color w:val="000000"/>
          <w:spacing w:val="4"/>
          <w:lang w:val="ru-RU"/>
        </w:rPr>
        <w:t>коридор 5—6 м,</w:t>
      </w:r>
      <w:r w:rsidRPr="008043A0">
        <w:rPr>
          <w:color w:val="000000"/>
          <w:lang w:val="ru-RU"/>
        </w:rPr>
        <w:t xml:space="preserve"> </w:t>
      </w:r>
      <w:r w:rsidRPr="008043A0">
        <w:rPr>
          <w:color w:val="000000"/>
          <w:spacing w:val="3"/>
          <w:lang w:val="ru-RU"/>
        </w:rPr>
        <w:t>в    горизонталь</w:t>
      </w:r>
      <w:r w:rsidRPr="008043A0">
        <w:rPr>
          <w:color w:val="000000"/>
          <w:spacing w:val="2"/>
          <w:lang w:val="ru-RU"/>
        </w:rPr>
        <w:t>ную    и    верти</w:t>
      </w:r>
      <w:r w:rsidRPr="008043A0">
        <w:rPr>
          <w:color w:val="000000"/>
          <w:lang w:val="ru-RU"/>
        </w:rPr>
        <w:t xml:space="preserve">кальную       цель </w:t>
      </w:r>
      <w:r w:rsidRPr="008043A0">
        <w:rPr>
          <w:color w:val="000000"/>
          <w:spacing w:val="33"/>
          <w:lang w:val="ru-RU"/>
        </w:rPr>
        <w:t>(</w:t>
      </w:r>
      <w:r w:rsidRPr="002B6B5D">
        <w:rPr>
          <w:color w:val="000000"/>
          <w:spacing w:val="33"/>
        </w:rPr>
        <w:t>lxl</w:t>
      </w:r>
      <w:r w:rsidRPr="008043A0">
        <w:rPr>
          <w:color w:val="000000"/>
          <w:lang w:val="ru-RU"/>
        </w:rPr>
        <w:t xml:space="preserve">   </w:t>
      </w:r>
      <w:r w:rsidRPr="008043A0">
        <w:rPr>
          <w:color w:val="000000"/>
          <w:spacing w:val="-3"/>
          <w:lang w:val="ru-RU"/>
        </w:rPr>
        <w:t>м)   с   рас</w:t>
      </w:r>
      <w:r w:rsidRPr="008043A0">
        <w:rPr>
          <w:color w:val="000000"/>
          <w:spacing w:val="6"/>
          <w:lang w:val="ru-RU"/>
        </w:rPr>
        <w:t>стояния 6-8 м,</w:t>
      </w:r>
      <w:r w:rsidRPr="008043A0">
        <w:rPr>
          <w:color w:val="000000"/>
          <w:lang w:val="ru-RU"/>
        </w:rPr>
        <w:t xml:space="preserve">  </w:t>
      </w:r>
      <w:r w:rsidRPr="008043A0">
        <w:rPr>
          <w:color w:val="000000"/>
          <w:spacing w:val="-3"/>
          <w:lang w:val="ru-RU"/>
        </w:rPr>
        <w:t>с 4-5 бросковых</w:t>
      </w:r>
      <w:r w:rsidRPr="008043A0">
        <w:rPr>
          <w:color w:val="000000"/>
          <w:lang w:val="ru-RU"/>
        </w:rPr>
        <w:t xml:space="preserve"> </w:t>
      </w:r>
      <w:r w:rsidRPr="008043A0">
        <w:rPr>
          <w:color w:val="000000"/>
          <w:spacing w:val="2"/>
          <w:lang w:val="ru-RU"/>
        </w:rPr>
        <w:t>шагов   на  даль</w:t>
      </w:r>
      <w:r w:rsidRPr="008043A0">
        <w:rPr>
          <w:color w:val="000000"/>
          <w:lang w:val="ru-RU"/>
        </w:rPr>
        <w:t xml:space="preserve">ность и заданное  </w:t>
      </w:r>
      <w:r w:rsidRPr="008043A0">
        <w:rPr>
          <w:color w:val="000000"/>
          <w:spacing w:val="-2"/>
          <w:lang w:val="ru-RU"/>
        </w:rPr>
        <w:t>расстояние.</w:t>
      </w:r>
    </w:p>
    <w:p w:rsidR="00811220" w:rsidRPr="008043A0" w:rsidRDefault="00811220" w:rsidP="008043A0">
      <w:pPr>
        <w:shd w:val="clear" w:color="auto" w:fill="FFFFFF"/>
        <w:rPr>
          <w:color w:val="000000"/>
          <w:spacing w:val="3"/>
          <w:lang w:val="ru-RU"/>
        </w:rPr>
      </w:pPr>
      <w:r w:rsidRPr="008043A0">
        <w:rPr>
          <w:b/>
          <w:color w:val="000000"/>
          <w:spacing w:val="1"/>
          <w:lang w:val="ru-RU"/>
        </w:rPr>
        <w:t xml:space="preserve">Развитие </w:t>
      </w:r>
      <w:r w:rsidRPr="008043A0">
        <w:rPr>
          <w:b/>
          <w:color w:val="000000"/>
          <w:spacing w:val="-1"/>
          <w:lang w:val="ru-RU"/>
        </w:rPr>
        <w:t>выносливос</w:t>
      </w:r>
      <w:r w:rsidRPr="008043A0">
        <w:rPr>
          <w:b/>
          <w:color w:val="000000"/>
          <w:spacing w:val="-1"/>
          <w:lang w:val="ru-RU"/>
        </w:rPr>
        <w:softHyphen/>
      </w:r>
      <w:r w:rsidRPr="008043A0">
        <w:rPr>
          <w:b/>
          <w:color w:val="000000"/>
          <w:spacing w:val="-4"/>
          <w:lang w:val="ru-RU"/>
        </w:rPr>
        <w:t>ти</w:t>
      </w:r>
      <w:r w:rsidRPr="008043A0">
        <w:rPr>
          <w:b/>
          <w:color w:val="000000"/>
          <w:lang w:val="ru-RU"/>
        </w:rPr>
        <w:t>:</w:t>
      </w:r>
      <w:r w:rsidRPr="008043A0">
        <w:rPr>
          <w:color w:val="000000"/>
          <w:spacing w:val="-4"/>
          <w:lang w:val="ru-RU"/>
        </w:rPr>
        <w:t xml:space="preserve"> </w:t>
      </w:r>
      <w:r w:rsidRPr="008043A0">
        <w:rPr>
          <w:color w:val="000000"/>
          <w:spacing w:val="5"/>
          <w:lang w:val="ru-RU"/>
        </w:rPr>
        <w:t xml:space="preserve">кросс до 15 мин, бег с препятствиями и на местности, </w:t>
      </w:r>
      <w:r w:rsidRPr="008043A0">
        <w:rPr>
          <w:color w:val="000000"/>
          <w:spacing w:val="3"/>
          <w:lang w:val="ru-RU"/>
        </w:rPr>
        <w:t>минутный бег, эстафеты, круговая тренировка.</w:t>
      </w:r>
    </w:p>
    <w:p w:rsidR="00811220" w:rsidRPr="008043A0" w:rsidRDefault="00811220" w:rsidP="008043A0">
      <w:pPr>
        <w:rPr>
          <w:color w:val="000000"/>
          <w:spacing w:val="3"/>
          <w:lang w:val="ru-RU"/>
        </w:rPr>
      </w:pPr>
      <w:r w:rsidRPr="008043A0">
        <w:rPr>
          <w:b/>
          <w:color w:val="000000"/>
          <w:spacing w:val="3"/>
          <w:lang w:val="ru-RU"/>
        </w:rPr>
        <w:t xml:space="preserve">Развитие </w:t>
      </w:r>
      <w:r w:rsidRPr="008043A0">
        <w:rPr>
          <w:b/>
          <w:color w:val="000000"/>
          <w:lang w:val="ru-RU"/>
        </w:rPr>
        <w:t>скоростно-</w:t>
      </w:r>
      <w:r w:rsidRPr="008043A0">
        <w:rPr>
          <w:b/>
          <w:color w:val="000000"/>
          <w:spacing w:val="4"/>
          <w:lang w:val="ru-RU"/>
        </w:rPr>
        <w:t>силовых спо</w:t>
      </w:r>
      <w:r w:rsidRPr="008043A0">
        <w:rPr>
          <w:b/>
          <w:color w:val="000000"/>
          <w:spacing w:val="4"/>
          <w:lang w:val="ru-RU"/>
        </w:rPr>
        <w:softHyphen/>
      </w:r>
      <w:r w:rsidRPr="008043A0">
        <w:rPr>
          <w:b/>
          <w:color w:val="000000"/>
          <w:spacing w:val="-1"/>
          <w:lang w:val="ru-RU"/>
        </w:rPr>
        <w:t>собностей</w:t>
      </w:r>
      <w:r w:rsidRPr="008043A0">
        <w:rPr>
          <w:b/>
          <w:color w:val="000000"/>
          <w:lang w:val="ru-RU"/>
        </w:rPr>
        <w:t>:</w:t>
      </w:r>
      <w:r w:rsidRPr="008043A0">
        <w:rPr>
          <w:color w:val="000000"/>
          <w:spacing w:val="3"/>
          <w:lang w:val="ru-RU"/>
        </w:rPr>
        <w:t xml:space="preserve"> прыжки и многоскоки, метания в цель и на дальность разных снарядов из разных и. п., толчки и </w:t>
      </w:r>
      <w:r w:rsidRPr="008043A0">
        <w:rPr>
          <w:color w:val="000000"/>
          <w:spacing w:val="6"/>
          <w:lang w:val="ru-RU"/>
        </w:rPr>
        <w:t>броски набивных мячей весом до 3 кг.</w:t>
      </w:r>
    </w:p>
    <w:p w:rsidR="00811220" w:rsidRPr="008043A0" w:rsidRDefault="00811220" w:rsidP="008043A0">
      <w:pPr>
        <w:rPr>
          <w:color w:val="000000"/>
          <w:lang w:val="ru-RU"/>
        </w:rPr>
      </w:pPr>
      <w:r w:rsidRPr="008043A0">
        <w:rPr>
          <w:b/>
          <w:color w:val="000000"/>
          <w:spacing w:val="3"/>
          <w:lang w:val="ru-RU"/>
        </w:rPr>
        <w:t>Развитие</w:t>
      </w:r>
      <w:r w:rsidRPr="008043A0">
        <w:rPr>
          <w:b/>
          <w:color w:val="000000"/>
          <w:spacing w:val="4"/>
          <w:lang w:val="ru-RU"/>
        </w:rPr>
        <w:t xml:space="preserve"> </w:t>
      </w:r>
      <w:r w:rsidRPr="008043A0">
        <w:rPr>
          <w:b/>
          <w:color w:val="000000"/>
          <w:spacing w:val="-2"/>
          <w:lang w:val="ru-RU"/>
        </w:rPr>
        <w:t>скоростных</w:t>
      </w:r>
      <w:r w:rsidRPr="008043A0">
        <w:rPr>
          <w:color w:val="000000"/>
          <w:spacing w:val="-2"/>
          <w:lang w:val="ru-RU"/>
        </w:rPr>
        <w:t xml:space="preserve"> </w:t>
      </w:r>
      <w:r w:rsidRPr="008043A0">
        <w:rPr>
          <w:b/>
          <w:color w:val="000000"/>
          <w:spacing w:val="-2"/>
          <w:lang w:val="ru-RU"/>
        </w:rPr>
        <w:t>и координационных</w:t>
      </w:r>
      <w:r w:rsidRPr="008043A0">
        <w:rPr>
          <w:color w:val="000000"/>
          <w:spacing w:val="-2"/>
          <w:lang w:val="ru-RU"/>
        </w:rPr>
        <w:t xml:space="preserve">   </w:t>
      </w:r>
      <w:r w:rsidRPr="008043A0">
        <w:rPr>
          <w:b/>
          <w:color w:val="000000"/>
          <w:spacing w:val="4"/>
          <w:lang w:val="ru-RU"/>
        </w:rPr>
        <w:t>спо</w:t>
      </w:r>
      <w:r w:rsidRPr="008043A0">
        <w:rPr>
          <w:b/>
          <w:color w:val="000000"/>
          <w:spacing w:val="4"/>
          <w:lang w:val="ru-RU"/>
        </w:rPr>
        <w:softHyphen/>
      </w:r>
      <w:r w:rsidRPr="008043A0">
        <w:rPr>
          <w:b/>
          <w:color w:val="000000"/>
          <w:spacing w:val="-1"/>
          <w:lang w:val="ru-RU"/>
        </w:rPr>
        <w:t>собностей</w:t>
      </w:r>
      <w:r w:rsidRPr="008043A0">
        <w:rPr>
          <w:b/>
          <w:color w:val="000000"/>
          <w:lang w:val="ru-RU"/>
        </w:rPr>
        <w:t>:</w:t>
      </w:r>
      <w:r w:rsidRPr="008043A0">
        <w:rPr>
          <w:color w:val="000000"/>
          <w:spacing w:val="6"/>
          <w:lang w:val="ru-RU"/>
        </w:rPr>
        <w:t xml:space="preserve"> эстафеты, старты из различных и. п., бег с ускорением, с максимальной </w:t>
      </w:r>
      <w:r w:rsidRPr="008043A0">
        <w:rPr>
          <w:color w:val="000000"/>
          <w:spacing w:val="-2"/>
          <w:lang w:val="ru-RU"/>
        </w:rPr>
        <w:t>скоростью.</w:t>
      </w:r>
      <w:r w:rsidRPr="008043A0">
        <w:rPr>
          <w:color w:val="000000"/>
          <w:spacing w:val="4"/>
          <w:lang w:val="ru-RU"/>
        </w:rPr>
        <w:t xml:space="preserve"> Варианты челночного бега, бега с изменением направ</w:t>
      </w:r>
      <w:r w:rsidRPr="008043A0">
        <w:rPr>
          <w:color w:val="000000"/>
          <w:spacing w:val="4"/>
          <w:lang w:val="ru-RU"/>
        </w:rPr>
        <w:softHyphen/>
      </w:r>
      <w:r w:rsidRPr="008043A0">
        <w:rPr>
          <w:color w:val="000000"/>
          <w:spacing w:val="3"/>
          <w:lang w:val="ru-RU"/>
        </w:rPr>
        <w:t>ления, скорости, способа перемещения, бег с преодоле</w:t>
      </w:r>
      <w:r w:rsidRPr="008043A0">
        <w:rPr>
          <w:color w:val="000000"/>
          <w:spacing w:val="3"/>
          <w:lang w:val="ru-RU"/>
        </w:rPr>
        <w:softHyphen/>
      </w:r>
      <w:r w:rsidRPr="008043A0">
        <w:rPr>
          <w:color w:val="000000"/>
          <w:spacing w:val="6"/>
          <w:lang w:val="ru-RU"/>
        </w:rPr>
        <w:t>нием препятствий и на местности, прыжки через пре</w:t>
      </w:r>
      <w:r w:rsidRPr="008043A0">
        <w:rPr>
          <w:color w:val="000000"/>
          <w:spacing w:val="6"/>
          <w:lang w:val="ru-RU"/>
        </w:rPr>
        <w:softHyphen/>
        <w:t xml:space="preserve">пятствия, на точность приземления и в зоны, метания </w:t>
      </w:r>
      <w:r w:rsidRPr="008043A0">
        <w:rPr>
          <w:color w:val="000000"/>
          <w:spacing w:val="11"/>
          <w:lang w:val="ru-RU"/>
        </w:rPr>
        <w:t xml:space="preserve">различных снарядов из различных и. п. в цель и на </w:t>
      </w:r>
      <w:r w:rsidRPr="008043A0">
        <w:rPr>
          <w:color w:val="000000"/>
          <w:spacing w:val="2"/>
          <w:lang w:val="ru-RU"/>
        </w:rPr>
        <w:t>дальность.</w:t>
      </w:r>
    </w:p>
    <w:p w:rsidR="00811220" w:rsidRPr="008043A0" w:rsidRDefault="00811220" w:rsidP="008043A0">
      <w:pPr>
        <w:rPr>
          <w:color w:val="000000"/>
          <w:lang w:val="ru-RU"/>
        </w:rPr>
      </w:pPr>
      <w:r w:rsidRPr="008043A0">
        <w:rPr>
          <w:b/>
          <w:color w:val="000000"/>
          <w:lang w:val="ru-RU"/>
        </w:rPr>
        <w:t>Спортивные игры.</w:t>
      </w:r>
    </w:p>
    <w:p w:rsidR="00811220" w:rsidRPr="008043A0" w:rsidRDefault="00811220" w:rsidP="008043A0">
      <w:pPr>
        <w:shd w:val="clear" w:color="auto" w:fill="FFFFFF"/>
        <w:rPr>
          <w:b/>
          <w:color w:val="000000"/>
          <w:lang w:val="ru-RU"/>
        </w:rPr>
      </w:pPr>
      <w:r w:rsidRPr="008043A0">
        <w:rPr>
          <w:b/>
          <w:color w:val="000000"/>
          <w:lang w:val="ru-RU"/>
        </w:rPr>
        <w:t>Баскетбол.</w:t>
      </w:r>
    </w:p>
    <w:p w:rsidR="00811220" w:rsidRPr="008043A0" w:rsidRDefault="00811220" w:rsidP="008043A0">
      <w:pPr>
        <w:shd w:val="clear" w:color="auto" w:fill="FFFFFF"/>
        <w:rPr>
          <w:color w:val="000000"/>
          <w:spacing w:val="-2"/>
          <w:lang w:val="ru-RU"/>
        </w:rPr>
      </w:pPr>
      <w:r w:rsidRPr="008043A0">
        <w:rPr>
          <w:b/>
          <w:color w:val="000000"/>
          <w:spacing w:val="1"/>
          <w:lang w:val="ru-RU"/>
        </w:rPr>
        <w:t>Техни</w:t>
      </w:r>
      <w:r w:rsidRPr="008043A0">
        <w:rPr>
          <w:b/>
          <w:color w:val="000000"/>
          <w:spacing w:val="1"/>
          <w:lang w:val="ru-RU"/>
        </w:rPr>
        <w:softHyphen/>
      </w:r>
      <w:r w:rsidRPr="008043A0">
        <w:rPr>
          <w:b/>
          <w:color w:val="000000"/>
          <w:spacing w:val="5"/>
          <w:lang w:val="ru-RU"/>
        </w:rPr>
        <w:t>ка пере</w:t>
      </w:r>
      <w:r w:rsidRPr="008043A0">
        <w:rPr>
          <w:b/>
          <w:color w:val="000000"/>
          <w:spacing w:val="5"/>
          <w:lang w:val="ru-RU"/>
        </w:rPr>
        <w:softHyphen/>
      </w:r>
      <w:r w:rsidRPr="008043A0">
        <w:rPr>
          <w:b/>
          <w:color w:val="000000"/>
          <w:lang w:val="ru-RU"/>
        </w:rPr>
        <w:t xml:space="preserve">движений, </w:t>
      </w:r>
      <w:r w:rsidRPr="008043A0">
        <w:rPr>
          <w:b/>
          <w:color w:val="000000"/>
          <w:spacing w:val="-1"/>
          <w:lang w:val="ru-RU"/>
        </w:rPr>
        <w:t xml:space="preserve">остановок, </w:t>
      </w:r>
      <w:r w:rsidRPr="008043A0">
        <w:rPr>
          <w:b/>
          <w:color w:val="000000"/>
          <w:spacing w:val="4"/>
          <w:lang w:val="ru-RU"/>
        </w:rPr>
        <w:t xml:space="preserve">поворотов и </w:t>
      </w:r>
      <w:r w:rsidRPr="008043A0">
        <w:rPr>
          <w:b/>
          <w:color w:val="000000"/>
          <w:spacing w:val="-2"/>
          <w:lang w:val="ru-RU"/>
        </w:rPr>
        <w:t>стоек:</w:t>
      </w:r>
      <w:r w:rsidRPr="008043A0">
        <w:rPr>
          <w:b/>
          <w:color w:val="000000"/>
          <w:spacing w:val="1"/>
          <w:lang w:val="ru-RU"/>
        </w:rPr>
        <w:t xml:space="preserve"> с</w:t>
      </w:r>
      <w:r w:rsidRPr="008043A0">
        <w:rPr>
          <w:color w:val="000000"/>
          <w:spacing w:val="3"/>
          <w:lang w:val="ru-RU"/>
        </w:rPr>
        <w:t xml:space="preserve">тойки   игрока.    Перемещения   в </w:t>
      </w:r>
      <w:r w:rsidRPr="008043A0">
        <w:rPr>
          <w:color w:val="000000"/>
          <w:spacing w:val="1"/>
          <w:lang w:val="ru-RU"/>
        </w:rPr>
        <w:t xml:space="preserve">стойке приставными шагами боком, </w:t>
      </w:r>
      <w:r w:rsidRPr="008043A0">
        <w:rPr>
          <w:color w:val="000000"/>
          <w:spacing w:val="5"/>
          <w:lang w:val="ru-RU"/>
        </w:rPr>
        <w:t xml:space="preserve">лицом и спиной вперед. Остановка </w:t>
      </w:r>
      <w:r w:rsidRPr="008043A0">
        <w:rPr>
          <w:color w:val="000000"/>
          <w:spacing w:val="3"/>
          <w:lang w:val="ru-RU"/>
        </w:rPr>
        <w:t>двумя шагами и прыжком. Поворо</w:t>
      </w:r>
      <w:r w:rsidRPr="008043A0">
        <w:rPr>
          <w:color w:val="000000"/>
          <w:spacing w:val="3"/>
          <w:lang w:val="ru-RU"/>
        </w:rPr>
        <w:softHyphen/>
      </w:r>
      <w:r w:rsidRPr="008043A0">
        <w:rPr>
          <w:color w:val="000000"/>
          <w:spacing w:val="8"/>
          <w:lang w:val="ru-RU"/>
        </w:rPr>
        <w:t xml:space="preserve">ты без мяча и с мячом. </w:t>
      </w:r>
      <w:r w:rsidRPr="008043A0">
        <w:rPr>
          <w:color w:val="000000"/>
          <w:spacing w:val="3"/>
          <w:lang w:val="ru-RU"/>
        </w:rPr>
        <w:t>Комбинации из освоенных элемен</w:t>
      </w:r>
      <w:r w:rsidRPr="008043A0">
        <w:rPr>
          <w:color w:val="000000"/>
          <w:spacing w:val="3"/>
          <w:lang w:val="ru-RU"/>
        </w:rPr>
        <w:softHyphen/>
      </w:r>
      <w:r w:rsidRPr="008043A0">
        <w:rPr>
          <w:color w:val="000000"/>
          <w:spacing w:val="1"/>
          <w:lang w:val="ru-RU"/>
        </w:rPr>
        <w:t>тов техники передвижений (переме</w:t>
      </w:r>
      <w:r w:rsidRPr="008043A0">
        <w:rPr>
          <w:color w:val="000000"/>
          <w:spacing w:val="1"/>
          <w:lang w:val="ru-RU"/>
        </w:rPr>
        <w:softHyphen/>
        <w:t xml:space="preserve">щения в стойке, остановка, поворот, </w:t>
      </w:r>
      <w:r w:rsidRPr="008043A0">
        <w:rPr>
          <w:color w:val="000000"/>
          <w:spacing w:val="-2"/>
          <w:lang w:val="ru-RU"/>
        </w:rPr>
        <w:t>ускорение).</w:t>
      </w:r>
    </w:p>
    <w:p w:rsidR="00811220" w:rsidRPr="008043A0" w:rsidRDefault="00811220" w:rsidP="008043A0">
      <w:pPr>
        <w:shd w:val="clear" w:color="auto" w:fill="FFFFFF"/>
        <w:rPr>
          <w:b/>
          <w:color w:val="000000"/>
          <w:lang w:val="ru-RU"/>
        </w:rPr>
      </w:pPr>
      <w:r w:rsidRPr="008043A0">
        <w:rPr>
          <w:b/>
          <w:color w:val="000000"/>
          <w:spacing w:val="11"/>
          <w:lang w:val="ru-RU"/>
        </w:rPr>
        <w:t>Ловля и пе</w:t>
      </w:r>
      <w:r w:rsidRPr="008043A0">
        <w:rPr>
          <w:b/>
          <w:color w:val="000000"/>
          <w:spacing w:val="11"/>
          <w:lang w:val="ru-RU"/>
        </w:rPr>
        <w:softHyphen/>
      </w:r>
      <w:r w:rsidRPr="008043A0">
        <w:rPr>
          <w:b/>
          <w:color w:val="000000"/>
          <w:spacing w:val="2"/>
          <w:lang w:val="ru-RU"/>
        </w:rPr>
        <w:t>редач мяча:</w:t>
      </w:r>
      <w:r w:rsidRPr="008043A0">
        <w:rPr>
          <w:color w:val="000000"/>
          <w:spacing w:val="4"/>
          <w:lang w:val="ru-RU"/>
        </w:rPr>
        <w:t xml:space="preserve"> ловля и передача мяча двумя рука</w:t>
      </w:r>
      <w:r w:rsidRPr="008043A0">
        <w:rPr>
          <w:color w:val="000000"/>
          <w:spacing w:val="4"/>
          <w:lang w:val="ru-RU"/>
        </w:rPr>
        <w:softHyphen/>
      </w:r>
      <w:r w:rsidRPr="008043A0">
        <w:rPr>
          <w:color w:val="000000"/>
          <w:spacing w:val="6"/>
          <w:lang w:val="ru-RU"/>
        </w:rPr>
        <w:t>ми от груди и одной рукой от пле</w:t>
      </w:r>
      <w:r w:rsidRPr="008043A0">
        <w:rPr>
          <w:color w:val="000000"/>
          <w:spacing w:val="6"/>
          <w:lang w:val="ru-RU"/>
        </w:rPr>
        <w:softHyphen/>
      </w:r>
      <w:r w:rsidRPr="008043A0">
        <w:rPr>
          <w:color w:val="000000"/>
          <w:spacing w:val="11"/>
          <w:lang w:val="ru-RU"/>
        </w:rPr>
        <w:t>ча на месте и в движении без со</w:t>
      </w:r>
      <w:r w:rsidRPr="008043A0">
        <w:rPr>
          <w:color w:val="000000"/>
          <w:spacing w:val="11"/>
          <w:lang w:val="ru-RU"/>
        </w:rPr>
        <w:softHyphen/>
      </w:r>
      <w:r w:rsidRPr="008043A0">
        <w:rPr>
          <w:color w:val="000000"/>
          <w:spacing w:val="4"/>
          <w:lang w:val="ru-RU"/>
        </w:rPr>
        <w:t xml:space="preserve">противления  защитника  (в  парах, </w:t>
      </w:r>
      <w:r w:rsidRPr="008043A0">
        <w:rPr>
          <w:color w:val="000000"/>
          <w:spacing w:val="2"/>
          <w:lang w:val="ru-RU"/>
        </w:rPr>
        <w:t>тройках, квадрате, круге).</w:t>
      </w:r>
    </w:p>
    <w:p w:rsidR="00811220" w:rsidRPr="008043A0" w:rsidRDefault="00811220" w:rsidP="008043A0">
      <w:pPr>
        <w:shd w:val="clear" w:color="auto" w:fill="FFFFFF"/>
        <w:rPr>
          <w:b/>
          <w:color w:val="000000"/>
          <w:lang w:val="ru-RU"/>
        </w:rPr>
      </w:pPr>
      <w:r w:rsidRPr="008043A0">
        <w:rPr>
          <w:b/>
          <w:color w:val="000000"/>
          <w:lang w:val="ru-RU"/>
        </w:rPr>
        <w:t>Техника   ве</w:t>
      </w:r>
      <w:r w:rsidRPr="008043A0">
        <w:rPr>
          <w:b/>
          <w:color w:val="000000"/>
          <w:lang w:val="ru-RU"/>
        </w:rPr>
        <w:softHyphen/>
      </w:r>
      <w:r w:rsidRPr="008043A0">
        <w:rPr>
          <w:b/>
          <w:color w:val="000000"/>
          <w:spacing w:val="5"/>
          <w:lang w:val="ru-RU"/>
        </w:rPr>
        <w:t>дения мяча:</w:t>
      </w:r>
      <w:r w:rsidRPr="008043A0">
        <w:rPr>
          <w:color w:val="000000"/>
          <w:spacing w:val="8"/>
          <w:lang w:val="ru-RU"/>
        </w:rPr>
        <w:t xml:space="preserve"> ведение мяча в низкой, средней и </w:t>
      </w:r>
      <w:r w:rsidRPr="008043A0">
        <w:rPr>
          <w:color w:val="000000"/>
          <w:spacing w:val="6"/>
          <w:lang w:val="ru-RU"/>
        </w:rPr>
        <w:t>высокой стойке на месте, в движе</w:t>
      </w:r>
      <w:r w:rsidRPr="008043A0">
        <w:rPr>
          <w:color w:val="000000"/>
          <w:spacing w:val="6"/>
          <w:lang w:val="ru-RU"/>
        </w:rPr>
        <w:softHyphen/>
      </w:r>
      <w:r w:rsidRPr="008043A0">
        <w:rPr>
          <w:color w:val="000000"/>
          <w:spacing w:val="9"/>
          <w:lang w:val="ru-RU"/>
        </w:rPr>
        <w:t>нии по прямой, с изменением на</w:t>
      </w:r>
      <w:r w:rsidRPr="008043A0">
        <w:rPr>
          <w:color w:val="000000"/>
          <w:spacing w:val="9"/>
          <w:lang w:val="ru-RU"/>
        </w:rPr>
        <w:softHyphen/>
      </w:r>
      <w:r w:rsidRPr="008043A0">
        <w:rPr>
          <w:color w:val="000000"/>
          <w:spacing w:val="3"/>
          <w:lang w:val="ru-RU"/>
        </w:rPr>
        <w:t xml:space="preserve">правления движения и скорости. </w:t>
      </w:r>
      <w:r w:rsidRPr="008043A0">
        <w:rPr>
          <w:color w:val="000000"/>
          <w:spacing w:val="5"/>
          <w:lang w:val="ru-RU"/>
        </w:rPr>
        <w:t>Ведение без сопротивления защит</w:t>
      </w:r>
      <w:r w:rsidRPr="008043A0">
        <w:rPr>
          <w:color w:val="000000"/>
          <w:spacing w:val="5"/>
          <w:lang w:val="ru-RU"/>
        </w:rPr>
        <w:softHyphen/>
      </w:r>
      <w:r w:rsidRPr="008043A0">
        <w:rPr>
          <w:color w:val="000000"/>
          <w:spacing w:val="4"/>
          <w:lang w:val="ru-RU"/>
        </w:rPr>
        <w:t>ника ведущей и неведущей рукой.</w:t>
      </w:r>
    </w:p>
    <w:p w:rsidR="00811220" w:rsidRPr="008043A0" w:rsidRDefault="00811220" w:rsidP="008043A0">
      <w:pPr>
        <w:shd w:val="clear" w:color="auto" w:fill="FFFFFF"/>
        <w:ind w:right="47"/>
        <w:rPr>
          <w:color w:val="000000"/>
          <w:spacing w:val="6"/>
          <w:lang w:val="ru-RU"/>
        </w:rPr>
      </w:pPr>
      <w:r w:rsidRPr="008043A0">
        <w:rPr>
          <w:b/>
          <w:color w:val="000000"/>
          <w:spacing w:val="-2"/>
          <w:lang w:val="ru-RU"/>
        </w:rPr>
        <w:t xml:space="preserve">Техника </w:t>
      </w:r>
      <w:r w:rsidRPr="008043A0">
        <w:rPr>
          <w:b/>
          <w:color w:val="000000"/>
          <w:spacing w:val="2"/>
          <w:lang w:val="ru-RU"/>
        </w:rPr>
        <w:t>бросков мяча:</w:t>
      </w:r>
      <w:r w:rsidRPr="008043A0">
        <w:rPr>
          <w:color w:val="000000"/>
          <w:spacing w:val="3"/>
          <w:lang w:val="ru-RU"/>
        </w:rPr>
        <w:t xml:space="preserve"> броски одной и двумя руками с ме</w:t>
      </w:r>
      <w:r w:rsidRPr="008043A0">
        <w:rPr>
          <w:color w:val="000000"/>
          <w:spacing w:val="3"/>
          <w:lang w:val="ru-RU"/>
        </w:rPr>
        <w:softHyphen/>
      </w:r>
      <w:r w:rsidRPr="008043A0">
        <w:rPr>
          <w:color w:val="000000"/>
          <w:spacing w:val="9"/>
          <w:lang w:val="ru-RU"/>
        </w:rPr>
        <w:t xml:space="preserve">ста и в движении (после ведения, </w:t>
      </w:r>
      <w:r w:rsidRPr="008043A0">
        <w:rPr>
          <w:color w:val="000000"/>
          <w:spacing w:val="3"/>
          <w:lang w:val="ru-RU"/>
        </w:rPr>
        <w:t>после ловли) без сопротивления за</w:t>
      </w:r>
      <w:r w:rsidRPr="008043A0">
        <w:rPr>
          <w:color w:val="000000"/>
          <w:spacing w:val="3"/>
          <w:lang w:val="ru-RU"/>
        </w:rPr>
        <w:softHyphen/>
      </w:r>
      <w:r w:rsidRPr="008043A0">
        <w:rPr>
          <w:color w:val="000000"/>
          <w:spacing w:val="1"/>
          <w:lang w:val="ru-RU"/>
        </w:rPr>
        <w:t xml:space="preserve">щитника. Максимальное расстояние </w:t>
      </w:r>
      <w:r w:rsidRPr="008043A0">
        <w:rPr>
          <w:color w:val="000000"/>
          <w:spacing w:val="6"/>
          <w:lang w:val="ru-RU"/>
        </w:rPr>
        <w:t>до корзины 3,6 м.</w:t>
      </w:r>
    </w:p>
    <w:p w:rsidR="00811220" w:rsidRPr="008043A0" w:rsidRDefault="00811220" w:rsidP="008043A0">
      <w:pPr>
        <w:shd w:val="clear" w:color="auto" w:fill="FFFFFF"/>
        <w:rPr>
          <w:color w:val="000000"/>
          <w:spacing w:val="2"/>
          <w:lang w:val="ru-RU"/>
        </w:rPr>
      </w:pPr>
      <w:r w:rsidRPr="008043A0">
        <w:rPr>
          <w:b/>
          <w:color w:val="000000"/>
          <w:spacing w:val="-2"/>
          <w:lang w:val="ru-RU"/>
        </w:rPr>
        <w:t>Индивиду</w:t>
      </w:r>
      <w:r w:rsidRPr="008043A0">
        <w:rPr>
          <w:b/>
          <w:color w:val="000000"/>
          <w:spacing w:val="-2"/>
          <w:lang w:val="ru-RU"/>
        </w:rPr>
        <w:softHyphen/>
      </w:r>
      <w:r w:rsidRPr="008043A0">
        <w:rPr>
          <w:b/>
          <w:color w:val="000000"/>
          <w:spacing w:val="2"/>
          <w:lang w:val="ru-RU"/>
        </w:rPr>
        <w:t>альная тех</w:t>
      </w:r>
      <w:r w:rsidRPr="008043A0">
        <w:rPr>
          <w:b/>
          <w:color w:val="000000"/>
          <w:spacing w:val="1"/>
          <w:lang w:val="ru-RU"/>
        </w:rPr>
        <w:t>ника защиты:</w:t>
      </w:r>
      <w:r w:rsidRPr="008043A0">
        <w:rPr>
          <w:color w:val="000000"/>
          <w:spacing w:val="2"/>
          <w:lang w:val="ru-RU"/>
        </w:rPr>
        <w:t xml:space="preserve"> вырывание и выбивание мяча.</w:t>
      </w:r>
    </w:p>
    <w:p w:rsidR="00811220" w:rsidRPr="00847EEA" w:rsidRDefault="00811220" w:rsidP="008043A0">
      <w:pPr>
        <w:shd w:val="clear" w:color="auto" w:fill="FFFFFF"/>
        <w:rPr>
          <w:color w:val="000000"/>
          <w:spacing w:val="6"/>
          <w:lang w:val="ru-RU"/>
        </w:rPr>
      </w:pPr>
      <w:r w:rsidRPr="008043A0">
        <w:rPr>
          <w:b/>
          <w:color w:val="000000"/>
          <w:spacing w:val="3"/>
          <w:lang w:val="ru-RU"/>
        </w:rPr>
        <w:t>Т</w:t>
      </w:r>
      <w:r w:rsidRPr="008043A0">
        <w:rPr>
          <w:b/>
          <w:color w:val="000000"/>
          <w:spacing w:val="1"/>
          <w:lang w:val="ru-RU"/>
        </w:rPr>
        <w:t xml:space="preserve">ехника </w:t>
      </w:r>
      <w:r w:rsidRPr="008043A0">
        <w:rPr>
          <w:b/>
          <w:color w:val="000000"/>
          <w:spacing w:val="-2"/>
          <w:lang w:val="ru-RU"/>
        </w:rPr>
        <w:t xml:space="preserve">перемещений, </w:t>
      </w:r>
      <w:r w:rsidRPr="008043A0">
        <w:rPr>
          <w:b/>
          <w:color w:val="000000"/>
          <w:spacing w:val="2"/>
          <w:lang w:val="ru-RU"/>
        </w:rPr>
        <w:t>владения мя</w:t>
      </w:r>
      <w:r w:rsidRPr="008043A0">
        <w:rPr>
          <w:b/>
          <w:color w:val="000000"/>
          <w:spacing w:val="1"/>
          <w:lang w:val="ru-RU"/>
        </w:rPr>
        <w:t xml:space="preserve">чом: </w:t>
      </w:r>
      <w:r w:rsidRPr="008043A0">
        <w:rPr>
          <w:color w:val="000000"/>
          <w:spacing w:val="4"/>
          <w:lang w:val="ru-RU"/>
        </w:rPr>
        <w:t>комбинация из освоенных элемен</w:t>
      </w:r>
      <w:r w:rsidRPr="008043A0">
        <w:rPr>
          <w:color w:val="000000"/>
          <w:spacing w:val="4"/>
          <w:lang w:val="ru-RU"/>
        </w:rPr>
        <w:softHyphen/>
      </w:r>
      <w:r w:rsidRPr="008043A0">
        <w:rPr>
          <w:color w:val="000000"/>
          <w:spacing w:val="5"/>
          <w:lang w:val="ru-RU"/>
        </w:rPr>
        <w:t>тов: ловля, передача, ведение, бро</w:t>
      </w:r>
      <w:r w:rsidRPr="008043A0">
        <w:rPr>
          <w:color w:val="000000"/>
          <w:spacing w:val="5"/>
          <w:lang w:val="ru-RU"/>
        </w:rPr>
        <w:softHyphen/>
      </w:r>
      <w:r w:rsidRPr="008043A0">
        <w:rPr>
          <w:color w:val="000000"/>
          <w:spacing w:val="1"/>
          <w:lang w:val="ru-RU"/>
        </w:rPr>
        <w:t xml:space="preserve">сок. </w:t>
      </w:r>
      <w:r w:rsidRPr="00847EEA">
        <w:rPr>
          <w:color w:val="000000"/>
          <w:spacing w:val="5"/>
          <w:lang w:val="ru-RU"/>
        </w:rPr>
        <w:t>Комбинация из освоенных элемен</w:t>
      </w:r>
      <w:r w:rsidRPr="00847EEA">
        <w:rPr>
          <w:color w:val="000000"/>
          <w:spacing w:val="5"/>
          <w:lang w:val="ru-RU"/>
        </w:rPr>
        <w:softHyphen/>
      </w:r>
      <w:r w:rsidRPr="00847EEA">
        <w:rPr>
          <w:color w:val="000000"/>
          <w:spacing w:val="6"/>
          <w:lang w:val="ru-RU"/>
        </w:rPr>
        <w:t>тов техники перемещений.</w:t>
      </w:r>
    </w:p>
    <w:p w:rsidR="00811220" w:rsidRPr="008043A0" w:rsidRDefault="00811220" w:rsidP="008043A0">
      <w:pPr>
        <w:shd w:val="clear" w:color="auto" w:fill="FFFFFF"/>
        <w:rPr>
          <w:color w:val="000000"/>
          <w:spacing w:val="6"/>
          <w:lang w:val="ru-RU"/>
        </w:rPr>
      </w:pPr>
      <w:r w:rsidRPr="008043A0">
        <w:rPr>
          <w:b/>
          <w:color w:val="000000"/>
          <w:spacing w:val="2"/>
          <w:lang w:val="ru-RU"/>
        </w:rPr>
        <w:t xml:space="preserve">Тактика  игры: </w:t>
      </w:r>
      <w:r w:rsidRPr="008043A0">
        <w:rPr>
          <w:color w:val="000000"/>
          <w:spacing w:val="2"/>
          <w:lang w:val="ru-RU"/>
        </w:rPr>
        <w:t>тактика свободного нападения</w:t>
      </w:r>
      <w:r w:rsidRPr="008043A0">
        <w:rPr>
          <w:lang w:val="ru-RU"/>
        </w:rPr>
        <w:t xml:space="preserve">. </w:t>
      </w:r>
      <w:r w:rsidRPr="008043A0">
        <w:rPr>
          <w:color w:val="000000"/>
          <w:spacing w:val="7"/>
          <w:lang w:val="ru-RU"/>
        </w:rPr>
        <w:t xml:space="preserve">Позиционное нападение  (5:0) </w:t>
      </w:r>
      <w:r w:rsidRPr="008043A0">
        <w:rPr>
          <w:color w:val="000000"/>
          <w:spacing w:val="1"/>
          <w:lang w:val="ru-RU"/>
        </w:rPr>
        <w:t>с изменением по</w:t>
      </w:r>
      <w:r w:rsidRPr="008043A0">
        <w:rPr>
          <w:color w:val="000000"/>
          <w:spacing w:val="-7"/>
          <w:lang w:val="ru-RU"/>
        </w:rPr>
        <w:t>зиций</w:t>
      </w:r>
      <w:r w:rsidRPr="008043A0">
        <w:rPr>
          <w:lang w:val="ru-RU"/>
        </w:rPr>
        <w:t xml:space="preserve">. </w:t>
      </w:r>
      <w:r w:rsidRPr="008043A0">
        <w:rPr>
          <w:color w:val="000000"/>
          <w:spacing w:val="1"/>
          <w:lang w:val="ru-RU"/>
        </w:rPr>
        <w:t>Нападение быстрым прорывом (1:0)</w:t>
      </w:r>
      <w:r w:rsidRPr="008043A0">
        <w:rPr>
          <w:lang w:val="ru-RU"/>
        </w:rPr>
        <w:t xml:space="preserve">. </w:t>
      </w:r>
      <w:r w:rsidRPr="008043A0">
        <w:rPr>
          <w:color w:val="000000"/>
          <w:spacing w:val="4"/>
          <w:lang w:val="ru-RU"/>
        </w:rPr>
        <w:t>Взаимодействие двух игроков «От</w:t>
      </w:r>
      <w:r w:rsidRPr="008043A0">
        <w:rPr>
          <w:color w:val="000000"/>
          <w:spacing w:val="4"/>
          <w:lang w:val="ru-RU"/>
        </w:rPr>
        <w:softHyphen/>
      </w:r>
      <w:r w:rsidRPr="008043A0">
        <w:rPr>
          <w:color w:val="000000"/>
          <w:spacing w:val="6"/>
          <w:lang w:val="ru-RU"/>
        </w:rPr>
        <w:t>дай мяч и выйди».</w:t>
      </w:r>
    </w:p>
    <w:p w:rsidR="00811220" w:rsidRPr="008043A0" w:rsidRDefault="00811220" w:rsidP="008043A0">
      <w:pPr>
        <w:shd w:val="clear" w:color="auto" w:fill="FFFFFF"/>
        <w:rPr>
          <w:b/>
          <w:lang w:val="ru-RU"/>
        </w:rPr>
      </w:pPr>
      <w:r w:rsidRPr="008043A0">
        <w:rPr>
          <w:b/>
          <w:color w:val="000000"/>
          <w:lang w:val="ru-RU"/>
        </w:rPr>
        <w:t xml:space="preserve">Овладение </w:t>
      </w:r>
      <w:r w:rsidRPr="008043A0">
        <w:rPr>
          <w:b/>
          <w:color w:val="000000"/>
          <w:spacing w:val="6"/>
          <w:lang w:val="ru-RU"/>
        </w:rPr>
        <w:t>игрой</w:t>
      </w:r>
      <w:r w:rsidRPr="008043A0">
        <w:rPr>
          <w:b/>
          <w:color w:val="000000"/>
          <w:spacing w:val="2"/>
          <w:lang w:val="ru-RU"/>
        </w:rPr>
        <w:t xml:space="preserve">: </w:t>
      </w:r>
      <w:r w:rsidRPr="008043A0">
        <w:rPr>
          <w:color w:val="000000"/>
          <w:spacing w:val="3"/>
          <w:lang w:val="ru-RU"/>
        </w:rPr>
        <w:t>Игра по    правилам ми</w:t>
      </w:r>
      <w:r w:rsidRPr="008043A0">
        <w:rPr>
          <w:color w:val="000000"/>
          <w:spacing w:val="3"/>
          <w:lang w:val="ru-RU"/>
        </w:rPr>
        <w:softHyphen/>
      </w:r>
      <w:r w:rsidRPr="008043A0">
        <w:rPr>
          <w:color w:val="000000"/>
          <w:spacing w:val="1"/>
          <w:lang w:val="ru-RU"/>
        </w:rPr>
        <w:t xml:space="preserve">ни-баскетбола.  Игры и игровые задания 2:1, 3:1, 3:2, </w:t>
      </w:r>
      <w:r w:rsidRPr="008043A0">
        <w:rPr>
          <w:color w:val="000000"/>
          <w:spacing w:val="-13"/>
          <w:lang w:val="ru-RU"/>
        </w:rPr>
        <w:t>3:3.</w:t>
      </w:r>
    </w:p>
    <w:p w:rsidR="00811220" w:rsidRPr="008043A0" w:rsidRDefault="00811220" w:rsidP="008043A0">
      <w:pPr>
        <w:rPr>
          <w:b/>
          <w:color w:val="000000"/>
          <w:lang w:val="ru-RU"/>
        </w:rPr>
      </w:pPr>
      <w:r w:rsidRPr="008043A0">
        <w:rPr>
          <w:b/>
          <w:color w:val="000000"/>
          <w:lang w:val="ru-RU"/>
        </w:rPr>
        <w:t>Волейбол</w:t>
      </w:r>
      <w:r w:rsidRPr="008043A0">
        <w:rPr>
          <w:color w:val="000000"/>
          <w:lang w:val="ru-RU"/>
        </w:rPr>
        <w:t>.</w:t>
      </w:r>
    </w:p>
    <w:p w:rsidR="00811220" w:rsidRPr="008043A0" w:rsidRDefault="00811220" w:rsidP="008043A0">
      <w:pPr>
        <w:shd w:val="clear" w:color="auto" w:fill="FFFFFF"/>
        <w:rPr>
          <w:color w:val="000000"/>
          <w:spacing w:val="2"/>
          <w:lang w:val="ru-RU"/>
        </w:rPr>
      </w:pPr>
      <w:r w:rsidRPr="008043A0">
        <w:rPr>
          <w:b/>
          <w:color w:val="000000"/>
          <w:spacing w:val="-1"/>
          <w:lang w:val="ru-RU"/>
        </w:rPr>
        <w:t>Т</w:t>
      </w:r>
      <w:r w:rsidRPr="008043A0">
        <w:rPr>
          <w:b/>
          <w:color w:val="000000"/>
          <w:spacing w:val="4"/>
          <w:lang w:val="ru-RU"/>
        </w:rPr>
        <w:t>ехника пе</w:t>
      </w:r>
      <w:r w:rsidRPr="008043A0">
        <w:rPr>
          <w:b/>
          <w:color w:val="000000"/>
          <w:spacing w:val="4"/>
          <w:lang w:val="ru-RU"/>
        </w:rPr>
        <w:softHyphen/>
      </w:r>
      <w:r w:rsidRPr="008043A0">
        <w:rPr>
          <w:b/>
          <w:color w:val="000000"/>
          <w:spacing w:val="-4"/>
          <w:lang w:val="ru-RU"/>
        </w:rPr>
        <w:t>редвижений,</w:t>
      </w:r>
      <w:r w:rsidRPr="008043A0">
        <w:rPr>
          <w:b/>
          <w:color w:val="000000"/>
          <w:spacing w:val="-3"/>
          <w:lang w:val="ru-RU"/>
        </w:rPr>
        <w:t xml:space="preserve"> остановок, </w:t>
      </w:r>
      <w:r w:rsidRPr="008043A0">
        <w:rPr>
          <w:b/>
          <w:color w:val="000000"/>
          <w:spacing w:val="-1"/>
          <w:lang w:val="ru-RU"/>
        </w:rPr>
        <w:t xml:space="preserve">поворотов   и </w:t>
      </w:r>
      <w:r w:rsidRPr="008043A0">
        <w:rPr>
          <w:b/>
          <w:color w:val="000000"/>
          <w:spacing w:val="-3"/>
          <w:lang w:val="ru-RU"/>
        </w:rPr>
        <w:t xml:space="preserve">стоек: </w:t>
      </w:r>
      <w:r w:rsidRPr="008043A0">
        <w:rPr>
          <w:color w:val="000000"/>
          <w:spacing w:val="8"/>
          <w:lang w:val="ru-RU"/>
        </w:rPr>
        <w:t xml:space="preserve">стойки игрока.  Перемещения в стойке приставными </w:t>
      </w:r>
      <w:r w:rsidRPr="008043A0">
        <w:rPr>
          <w:color w:val="000000"/>
          <w:spacing w:val="7"/>
          <w:lang w:val="ru-RU"/>
        </w:rPr>
        <w:t xml:space="preserve">шагами боком, лицом и спиной вперед. Ходьба, бег и </w:t>
      </w:r>
      <w:r w:rsidRPr="008043A0">
        <w:rPr>
          <w:color w:val="000000"/>
          <w:spacing w:val="3"/>
          <w:lang w:val="ru-RU"/>
        </w:rPr>
        <w:t xml:space="preserve">выполнение заданий (сесть на пол, встать, подпрыгнуть </w:t>
      </w:r>
      <w:r w:rsidRPr="008043A0">
        <w:rPr>
          <w:color w:val="000000"/>
          <w:spacing w:val="2"/>
          <w:lang w:val="ru-RU"/>
        </w:rPr>
        <w:t>и др.) Комбинации из освоенных элементов техники передви</w:t>
      </w:r>
      <w:r w:rsidRPr="008043A0">
        <w:rPr>
          <w:color w:val="000000"/>
          <w:spacing w:val="2"/>
          <w:lang w:val="ru-RU"/>
        </w:rPr>
        <w:softHyphen/>
      </w:r>
      <w:r w:rsidRPr="008043A0">
        <w:rPr>
          <w:color w:val="000000"/>
          <w:spacing w:val="4"/>
          <w:lang w:val="ru-RU"/>
        </w:rPr>
        <w:t>жений (перемещения в стойке, остановки, ускорения).</w:t>
      </w:r>
    </w:p>
    <w:p w:rsidR="00811220" w:rsidRPr="008043A0" w:rsidRDefault="00811220" w:rsidP="008043A0">
      <w:pPr>
        <w:rPr>
          <w:color w:val="000000"/>
          <w:spacing w:val="4"/>
          <w:lang w:val="ru-RU"/>
        </w:rPr>
      </w:pPr>
      <w:r w:rsidRPr="008043A0">
        <w:rPr>
          <w:b/>
          <w:color w:val="000000"/>
          <w:spacing w:val="-2"/>
          <w:lang w:val="ru-RU"/>
        </w:rPr>
        <w:t>Техника при</w:t>
      </w:r>
      <w:r w:rsidRPr="008043A0">
        <w:rPr>
          <w:b/>
          <w:color w:val="000000"/>
          <w:spacing w:val="-2"/>
          <w:lang w:val="ru-RU"/>
        </w:rPr>
        <w:softHyphen/>
      </w:r>
      <w:r w:rsidRPr="008043A0">
        <w:rPr>
          <w:b/>
          <w:color w:val="000000"/>
          <w:spacing w:val="2"/>
          <w:lang w:val="ru-RU"/>
        </w:rPr>
        <w:t>ема и пере</w:t>
      </w:r>
      <w:r w:rsidRPr="008043A0">
        <w:rPr>
          <w:b/>
          <w:color w:val="000000"/>
          <w:spacing w:val="2"/>
          <w:lang w:val="ru-RU"/>
        </w:rPr>
        <w:softHyphen/>
        <w:t>дач мяча:</w:t>
      </w:r>
      <w:r w:rsidRPr="008043A0">
        <w:rPr>
          <w:color w:val="000000"/>
          <w:spacing w:val="5"/>
          <w:lang w:val="ru-RU"/>
        </w:rPr>
        <w:t xml:space="preserve"> передача мяча сверху двумя руками на месте и после </w:t>
      </w:r>
      <w:r w:rsidRPr="008043A0">
        <w:rPr>
          <w:color w:val="000000"/>
          <w:spacing w:val="4"/>
          <w:lang w:val="ru-RU"/>
        </w:rPr>
        <w:t xml:space="preserve">перемещения вперед. Передачи мяча над собой. То же </w:t>
      </w:r>
      <w:r w:rsidRPr="008043A0">
        <w:rPr>
          <w:color w:val="000000"/>
          <w:spacing w:val="1"/>
          <w:lang w:val="ru-RU"/>
        </w:rPr>
        <w:t>через сетку.</w:t>
      </w:r>
    </w:p>
    <w:p w:rsidR="00811220" w:rsidRPr="008043A0" w:rsidRDefault="00811220" w:rsidP="008043A0">
      <w:pPr>
        <w:rPr>
          <w:color w:val="000000"/>
          <w:spacing w:val="5"/>
          <w:lang w:val="ru-RU"/>
        </w:rPr>
      </w:pPr>
      <w:r w:rsidRPr="008043A0">
        <w:rPr>
          <w:b/>
          <w:color w:val="000000"/>
          <w:spacing w:val="1"/>
          <w:lang w:val="ru-RU"/>
        </w:rPr>
        <w:t xml:space="preserve">Техника </w:t>
      </w:r>
      <w:r w:rsidRPr="008043A0">
        <w:rPr>
          <w:b/>
          <w:color w:val="FF0000"/>
          <w:spacing w:val="-1"/>
          <w:lang w:val="ru-RU"/>
        </w:rPr>
        <w:t xml:space="preserve"> </w:t>
      </w:r>
      <w:r w:rsidRPr="008043A0">
        <w:rPr>
          <w:b/>
          <w:color w:val="000000"/>
          <w:spacing w:val="5"/>
          <w:lang w:val="ru-RU"/>
        </w:rPr>
        <w:t>по</w:t>
      </w:r>
      <w:r w:rsidRPr="008043A0">
        <w:rPr>
          <w:b/>
          <w:color w:val="000000"/>
          <w:spacing w:val="-2"/>
          <w:lang w:val="ru-RU"/>
        </w:rPr>
        <w:t xml:space="preserve">дачи мяча: </w:t>
      </w:r>
      <w:r w:rsidRPr="008043A0">
        <w:rPr>
          <w:color w:val="000000"/>
          <w:spacing w:val="3"/>
          <w:lang w:val="ru-RU"/>
        </w:rPr>
        <w:t xml:space="preserve">нижняя прямая </w:t>
      </w:r>
      <w:r w:rsidRPr="008043A0">
        <w:rPr>
          <w:color w:val="000000"/>
          <w:spacing w:val="-3"/>
          <w:lang w:val="ru-RU"/>
        </w:rPr>
        <w:t>подача мяча че</w:t>
      </w:r>
      <w:r w:rsidRPr="008043A0">
        <w:rPr>
          <w:color w:val="000000"/>
          <w:spacing w:val="-3"/>
          <w:lang w:val="ru-RU"/>
        </w:rPr>
        <w:softHyphen/>
      </w:r>
      <w:r w:rsidRPr="008043A0">
        <w:rPr>
          <w:color w:val="000000"/>
          <w:spacing w:val="1"/>
          <w:lang w:val="ru-RU"/>
        </w:rPr>
        <w:t>рез сетку</w:t>
      </w:r>
      <w:r w:rsidRPr="008043A0">
        <w:rPr>
          <w:color w:val="000000"/>
          <w:spacing w:val="5"/>
          <w:lang w:val="ru-RU"/>
        </w:rPr>
        <w:t>.</w:t>
      </w:r>
    </w:p>
    <w:p w:rsidR="00811220" w:rsidRPr="008043A0" w:rsidRDefault="00811220" w:rsidP="008043A0">
      <w:pPr>
        <w:rPr>
          <w:color w:val="000000"/>
          <w:spacing w:val="-1"/>
          <w:lang w:val="ru-RU"/>
        </w:rPr>
      </w:pPr>
      <w:r w:rsidRPr="008043A0">
        <w:rPr>
          <w:b/>
          <w:color w:val="000000"/>
          <w:spacing w:val="-2"/>
          <w:lang w:val="ru-RU"/>
        </w:rPr>
        <w:t xml:space="preserve">Техника прямого нападающего удара: </w:t>
      </w:r>
      <w:r w:rsidRPr="008043A0">
        <w:rPr>
          <w:color w:val="000000"/>
          <w:spacing w:val="5"/>
          <w:lang w:val="ru-RU"/>
        </w:rPr>
        <w:t xml:space="preserve">прямой нападающий удар после подбрасывания мяча </w:t>
      </w:r>
      <w:r w:rsidRPr="008043A0">
        <w:rPr>
          <w:color w:val="000000"/>
          <w:spacing w:val="-1"/>
          <w:lang w:val="ru-RU"/>
        </w:rPr>
        <w:t>партнером.</w:t>
      </w:r>
    </w:p>
    <w:p w:rsidR="00811220" w:rsidRPr="008043A0" w:rsidRDefault="00811220" w:rsidP="008043A0">
      <w:pPr>
        <w:rPr>
          <w:color w:val="000000"/>
          <w:spacing w:val="-1"/>
          <w:lang w:val="ru-RU"/>
        </w:rPr>
      </w:pPr>
      <w:r w:rsidRPr="008043A0">
        <w:rPr>
          <w:b/>
          <w:color w:val="000000"/>
          <w:spacing w:val="6"/>
          <w:lang w:val="ru-RU"/>
        </w:rPr>
        <w:t xml:space="preserve">Техники </w:t>
      </w:r>
      <w:r w:rsidRPr="008043A0">
        <w:rPr>
          <w:b/>
          <w:color w:val="000000"/>
          <w:lang w:val="ru-RU"/>
        </w:rPr>
        <w:t>владения мя</w:t>
      </w:r>
      <w:r w:rsidRPr="008043A0">
        <w:rPr>
          <w:b/>
          <w:color w:val="000000"/>
          <w:lang w:val="ru-RU"/>
        </w:rPr>
        <w:softHyphen/>
      </w:r>
      <w:r w:rsidRPr="008043A0">
        <w:rPr>
          <w:b/>
          <w:color w:val="000000"/>
          <w:spacing w:val="4"/>
          <w:lang w:val="ru-RU"/>
        </w:rPr>
        <w:t>чом</w:t>
      </w:r>
      <w:r w:rsidRPr="008043A0">
        <w:rPr>
          <w:color w:val="000000"/>
          <w:spacing w:val="3"/>
          <w:lang w:val="ru-RU"/>
        </w:rPr>
        <w:t>: комбинации из освоенных элемен</w:t>
      </w:r>
      <w:r w:rsidRPr="008043A0">
        <w:rPr>
          <w:color w:val="000000"/>
          <w:spacing w:val="3"/>
          <w:lang w:val="ru-RU"/>
        </w:rPr>
        <w:softHyphen/>
        <w:t>тов: прием, передача, удар.</w:t>
      </w:r>
    </w:p>
    <w:p w:rsidR="00811220" w:rsidRPr="008043A0" w:rsidRDefault="00811220" w:rsidP="008043A0">
      <w:pPr>
        <w:shd w:val="clear" w:color="auto" w:fill="FFFFFF"/>
        <w:rPr>
          <w:color w:val="000000"/>
          <w:spacing w:val="5"/>
          <w:lang w:val="ru-RU"/>
        </w:rPr>
      </w:pPr>
      <w:r w:rsidRPr="008043A0">
        <w:rPr>
          <w:b/>
          <w:color w:val="000000"/>
          <w:spacing w:val="3"/>
          <w:lang w:val="ru-RU"/>
        </w:rPr>
        <w:t>Тактика иг</w:t>
      </w:r>
      <w:r w:rsidRPr="008043A0">
        <w:rPr>
          <w:b/>
          <w:color w:val="000000"/>
          <w:spacing w:val="3"/>
          <w:lang w:val="ru-RU"/>
        </w:rPr>
        <w:softHyphen/>
      </w:r>
      <w:r w:rsidRPr="008043A0">
        <w:rPr>
          <w:b/>
          <w:color w:val="000000"/>
          <w:spacing w:val="-4"/>
          <w:lang w:val="ru-RU"/>
        </w:rPr>
        <w:t>ры:</w:t>
      </w:r>
      <w:r w:rsidRPr="008043A0">
        <w:rPr>
          <w:color w:val="000000"/>
          <w:spacing w:val="2"/>
          <w:lang w:val="ru-RU"/>
        </w:rPr>
        <w:t xml:space="preserve"> Тактика свободного нападения</w:t>
      </w:r>
      <w:r w:rsidRPr="008043A0">
        <w:rPr>
          <w:lang w:val="ru-RU"/>
        </w:rPr>
        <w:t xml:space="preserve">. </w:t>
      </w:r>
      <w:r w:rsidRPr="008043A0">
        <w:rPr>
          <w:color w:val="000000"/>
          <w:spacing w:val="4"/>
          <w:lang w:val="ru-RU"/>
        </w:rPr>
        <w:t>Позиционное нападение без измене</w:t>
      </w:r>
      <w:r w:rsidRPr="008043A0">
        <w:rPr>
          <w:color w:val="000000"/>
          <w:spacing w:val="4"/>
          <w:lang w:val="ru-RU"/>
        </w:rPr>
        <w:softHyphen/>
      </w:r>
      <w:r w:rsidRPr="008043A0">
        <w:rPr>
          <w:color w:val="000000"/>
          <w:spacing w:val="5"/>
          <w:lang w:val="ru-RU"/>
        </w:rPr>
        <w:t>ния позиций игроков (6:0).</w:t>
      </w:r>
    </w:p>
    <w:p w:rsidR="00811220" w:rsidRPr="008043A0" w:rsidRDefault="00811220" w:rsidP="008043A0">
      <w:pPr>
        <w:shd w:val="clear" w:color="auto" w:fill="FFFFFF"/>
        <w:ind w:right="22"/>
        <w:rPr>
          <w:lang w:val="ru-RU"/>
        </w:rPr>
      </w:pPr>
      <w:r w:rsidRPr="008043A0">
        <w:rPr>
          <w:b/>
          <w:color w:val="000000"/>
          <w:spacing w:val="2"/>
          <w:lang w:val="ru-RU"/>
        </w:rPr>
        <w:t>Овладе</w:t>
      </w:r>
      <w:r w:rsidRPr="008043A0">
        <w:rPr>
          <w:b/>
          <w:color w:val="000000"/>
          <w:spacing w:val="2"/>
          <w:lang w:val="ru-RU"/>
        </w:rPr>
        <w:softHyphen/>
      </w:r>
      <w:r w:rsidRPr="008043A0">
        <w:rPr>
          <w:b/>
          <w:color w:val="000000"/>
          <w:spacing w:val="9"/>
          <w:lang w:val="ru-RU"/>
        </w:rPr>
        <w:t>ние игрой</w:t>
      </w:r>
      <w:r w:rsidRPr="008043A0">
        <w:rPr>
          <w:color w:val="000000"/>
          <w:spacing w:val="2"/>
          <w:lang w:val="ru-RU"/>
        </w:rPr>
        <w:t>.  Игра по упрощенным правилам ми</w:t>
      </w:r>
      <w:r w:rsidRPr="008043A0">
        <w:rPr>
          <w:color w:val="000000"/>
          <w:spacing w:val="2"/>
          <w:lang w:val="ru-RU"/>
        </w:rPr>
        <w:softHyphen/>
      </w:r>
      <w:r w:rsidRPr="008043A0">
        <w:rPr>
          <w:color w:val="000000"/>
          <w:spacing w:val="1"/>
          <w:lang w:val="ru-RU"/>
        </w:rPr>
        <w:t>ни-волейбола</w:t>
      </w:r>
      <w:r w:rsidRPr="008043A0">
        <w:rPr>
          <w:lang w:val="ru-RU"/>
        </w:rPr>
        <w:t xml:space="preserve">. </w:t>
      </w:r>
      <w:r w:rsidRPr="008043A0">
        <w:rPr>
          <w:color w:val="000000"/>
          <w:spacing w:val="7"/>
          <w:lang w:val="ru-RU"/>
        </w:rPr>
        <w:t>Игры и игровые задания с ограни</w:t>
      </w:r>
      <w:r w:rsidRPr="008043A0">
        <w:rPr>
          <w:color w:val="000000"/>
          <w:spacing w:val="7"/>
          <w:lang w:val="ru-RU"/>
        </w:rPr>
        <w:softHyphen/>
      </w:r>
      <w:r w:rsidRPr="008043A0">
        <w:rPr>
          <w:color w:val="000000"/>
          <w:spacing w:val="6"/>
          <w:lang w:val="ru-RU"/>
        </w:rPr>
        <w:t xml:space="preserve">ченным числом игроков  (2:2,  3:2, </w:t>
      </w:r>
      <w:r w:rsidRPr="008043A0">
        <w:rPr>
          <w:color w:val="000000"/>
          <w:spacing w:val="4"/>
          <w:lang w:val="ru-RU"/>
        </w:rPr>
        <w:t>3:3) и на укороченных площадках.</w:t>
      </w:r>
    </w:p>
    <w:p w:rsidR="00811220" w:rsidRPr="008043A0" w:rsidRDefault="00811220" w:rsidP="008043A0">
      <w:pPr>
        <w:shd w:val="clear" w:color="auto" w:fill="FFFFFF"/>
        <w:rPr>
          <w:color w:val="000000"/>
          <w:spacing w:val="-2"/>
          <w:lang w:val="ru-RU"/>
        </w:rPr>
      </w:pPr>
      <w:r w:rsidRPr="008043A0">
        <w:rPr>
          <w:b/>
          <w:color w:val="000000"/>
          <w:lang w:val="ru-RU"/>
        </w:rPr>
        <w:t xml:space="preserve">Развитие   выносливости, </w:t>
      </w:r>
      <w:r w:rsidRPr="008043A0">
        <w:rPr>
          <w:b/>
          <w:color w:val="000000"/>
          <w:spacing w:val="-1"/>
          <w:lang w:val="ru-RU"/>
        </w:rPr>
        <w:t xml:space="preserve">скоростных  и </w:t>
      </w:r>
      <w:r w:rsidRPr="008043A0">
        <w:rPr>
          <w:b/>
          <w:color w:val="000000"/>
          <w:spacing w:val="-2"/>
          <w:lang w:val="ru-RU"/>
        </w:rPr>
        <w:t xml:space="preserve"> скоростно-силовых спо</w:t>
      </w:r>
      <w:r w:rsidRPr="008043A0">
        <w:rPr>
          <w:b/>
          <w:color w:val="000000"/>
          <w:spacing w:val="-2"/>
          <w:lang w:val="ru-RU"/>
        </w:rPr>
        <w:softHyphen/>
      </w:r>
      <w:r w:rsidRPr="008043A0">
        <w:rPr>
          <w:b/>
          <w:color w:val="000000"/>
          <w:spacing w:val="-8"/>
          <w:lang w:val="ru-RU"/>
        </w:rPr>
        <w:t xml:space="preserve">собностей.  </w:t>
      </w:r>
      <w:r w:rsidRPr="008043A0">
        <w:rPr>
          <w:color w:val="000000"/>
          <w:spacing w:val="1"/>
          <w:lang w:val="ru-RU"/>
        </w:rPr>
        <w:t>Бег  с изменени</w:t>
      </w:r>
      <w:r w:rsidRPr="008043A0">
        <w:rPr>
          <w:color w:val="000000"/>
          <w:spacing w:val="1"/>
          <w:lang w:val="ru-RU"/>
        </w:rPr>
        <w:softHyphen/>
      </w:r>
      <w:r w:rsidRPr="008043A0">
        <w:rPr>
          <w:color w:val="000000"/>
          <w:spacing w:val="-1"/>
          <w:lang w:val="ru-RU"/>
        </w:rPr>
        <w:t xml:space="preserve">ем направления, скорости, челночный бег с ведением и без </w:t>
      </w:r>
      <w:r w:rsidRPr="008043A0">
        <w:rPr>
          <w:color w:val="000000"/>
          <w:spacing w:val="2"/>
          <w:lang w:val="ru-RU"/>
        </w:rPr>
        <w:t>ведения мяча и др.; метания в цель различными мячами,</w:t>
      </w:r>
      <w:r w:rsidRPr="008043A0">
        <w:rPr>
          <w:color w:val="000000"/>
          <w:spacing w:val="6"/>
          <w:lang w:val="ru-RU"/>
        </w:rPr>
        <w:t xml:space="preserve"> и</w:t>
      </w:r>
      <w:r w:rsidRPr="008043A0">
        <w:rPr>
          <w:color w:val="000000"/>
          <w:spacing w:val="5"/>
          <w:lang w:val="ru-RU"/>
        </w:rPr>
        <w:t>гровые упражнения типа 2:1, 3:1, 2:2, 3:2, 3:3.</w:t>
      </w:r>
      <w:r w:rsidRPr="008043A0">
        <w:rPr>
          <w:color w:val="000000"/>
          <w:spacing w:val="2"/>
          <w:lang w:val="ru-RU"/>
        </w:rPr>
        <w:t xml:space="preserve"> Эстафеты, круговая тренировка, подвижные игры с мя</w:t>
      </w:r>
      <w:r w:rsidRPr="008043A0">
        <w:rPr>
          <w:color w:val="000000"/>
          <w:spacing w:val="2"/>
          <w:lang w:val="ru-RU"/>
        </w:rPr>
        <w:softHyphen/>
      </w:r>
      <w:r w:rsidRPr="008043A0">
        <w:rPr>
          <w:color w:val="000000"/>
          <w:spacing w:val="-2"/>
          <w:lang w:val="ru-RU"/>
        </w:rPr>
        <w:t>чом, двусторонние игры длительностью от 20 с до 12 мин.</w:t>
      </w:r>
    </w:p>
    <w:p w:rsidR="00811220" w:rsidRPr="008043A0" w:rsidRDefault="00811220" w:rsidP="008043A0">
      <w:pPr>
        <w:rPr>
          <w:b/>
          <w:lang w:val="ru-RU"/>
        </w:rPr>
      </w:pPr>
      <w:r w:rsidRPr="008043A0">
        <w:rPr>
          <w:b/>
          <w:lang w:val="ru-RU"/>
        </w:rPr>
        <w:t xml:space="preserve">Гимнастика </w:t>
      </w:r>
    </w:p>
    <w:p w:rsidR="00811220" w:rsidRPr="008043A0" w:rsidRDefault="00811220" w:rsidP="008043A0">
      <w:pPr>
        <w:rPr>
          <w:b/>
          <w:color w:val="000000"/>
          <w:lang w:val="ru-RU"/>
        </w:rPr>
      </w:pPr>
      <w:r w:rsidRPr="008043A0">
        <w:rPr>
          <w:b/>
          <w:color w:val="000000"/>
          <w:lang w:val="ru-RU"/>
        </w:rPr>
        <w:t>Строевые упражнения.</w:t>
      </w:r>
      <w:r w:rsidRPr="008043A0">
        <w:rPr>
          <w:color w:val="000000"/>
          <w:lang w:val="ru-RU"/>
        </w:rPr>
        <w:t xml:space="preserve"> </w:t>
      </w:r>
      <w:r w:rsidRPr="008043A0">
        <w:rPr>
          <w:color w:val="000000"/>
          <w:spacing w:val="-2"/>
          <w:lang w:val="ru-RU"/>
        </w:rPr>
        <w:t xml:space="preserve">Строевой </w:t>
      </w:r>
      <w:r w:rsidRPr="008043A0">
        <w:rPr>
          <w:color w:val="000000"/>
          <w:spacing w:val="-1"/>
          <w:lang w:val="ru-RU"/>
        </w:rPr>
        <w:t>шаг,    размы</w:t>
      </w:r>
      <w:r w:rsidRPr="008043A0">
        <w:rPr>
          <w:color w:val="000000"/>
          <w:spacing w:val="-1"/>
          <w:lang w:val="ru-RU"/>
        </w:rPr>
        <w:softHyphen/>
      </w:r>
      <w:r w:rsidRPr="008043A0">
        <w:rPr>
          <w:color w:val="000000"/>
          <w:spacing w:val="4"/>
          <w:lang w:val="ru-RU"/>
        </w:rPr>
        <w:t>кание и смы</w:t>
      </w:r>
      <w:r w:rsidRPr="008043A0">
        <w:rPr>
          <w:color w:val="000000"/>
          <w:spacing w:val="4"/>
          <w:lang w:val="ru-RU"/>
        </w:rPr>
        <w:softHyphen/>
      </w:r>
      <w:r w:rsidRPr="008043A0">
        <w:rPr>
          <w:color w:val="000000"/>
          <w:lang w:val="ru-RU"/>
        </w:rPr>
        <w:t>кание на мес</w:t>
      </w:r>
      <w:r w:rsidRPr="008043A0">
        <w:rPr>
          <w:color w:val="000000"/>
          <w:lang w:val="ru-RU"/>
        </w:rPr>
        <w:softHyphen/>
      </w:r>
      <w:r w:rsidRPr="008043A0">
        <w:rPr>
          <w:color w:val="000000"/>
          <w:spacing w:val="-7"/>
          <w:lang w:val="ru-RU"/>
        </w:rPr>
        <w:t>те.</w:t>
      </w:r>
    </w:p>
    <w:p w:rsidR="00811220" w:rsidRPr="008043A0" w:rsidRDefault="00811220" w:rsidP="008043A0">
      <w:pPr>
        <w:rPr>
          <w:color w:val="000000"/>
          <w:spacing w:val="3"/>
          <w:lang w:val="ru-RU"/>
        </w:rPr>
      </w:pPr>
      <w:r w:rsidRPr="008043A0">
        <w:rPr>
          <w:b/>
          <w:color w:val="000000"/>
          <w:lang w:val="ru-RU"/>
        </w:rPr>
        <w:t xml:space="preserve">Общеразвивающие упражнения без предметов и  с предметами, развитие координационных, силовых способностей, гибкости и правильной осанки: </w:t>
      </w:r>
      <w:r w:rsidRPr="008043A0">
        <w:rPr>
          <w:color w:val="000000"/>
          <w:spacing w:val="1"/>
          <w:lang w:val="ru-RU"/>
        </w:rPr>
        <w:t xml:space="preserve">сочетание различных положений рук, ног, туловища. </w:t>
      </w:r>
      <w:r w:rsidRPr="008043A0">
        <w:rPr>
          <w:color w:val="000000"/>
          <w:spacing w:val="5"/>
          <w:lang w:val="ru-RU"/>
        </w:rPr>
        <w:t xml:space="preserve">Сочетание движений руками с ходьбой на месте и в </w:t>
      </w:r>
      <w:r w:rsidRPr="008043A0">
        <w:rPr>
          <w:color w:val="000000"/>
          <w:spacing w:val="3"/>
          <w:lang w:val="ru-RU"/>
        </w:rPr>
        <w:t>движении, с маховыми движениями ногой, с подско</w:t>
      </w:r>
      <w:r w:rsidRPr="008043A0">
        <w:rPr>
          <w:color w:val="000000"/>
          <w:spacing w:val="3"/>
          <w:lang w:val="ru-RU"/>
        </w:rPr>
        <w:softHyphen/>
      </w:r>
      <w:r w:rsidRPr="008043A0">
        <w:rPr>
          <w:color w:val="000000"/>
          <w:spacing w:val="1"/>
          <w:lang w:val="ru-RU"/>
        </w:rPr>
        <w:t xml:space="preserve">ками, с приседаниями, с поворотами. </w:t>
      </w:r>
      <w:r w:rsidRPr="008043A0">
        <w:rPr>
          <w:color w:val="000000"/>
          <w:spacing w:val="3"/>
          <w:lang w:val="ru-RU"/>
        </w:rPr>
        <w:t>Общеразвивающие упражнения с повышенной амп</w:t>
      </w:r>
      <w:r w:rsidRPr="008043A0">
        <w:rPr>
          <w:color w:val="000000"/>
          <w:spacing w:val="3"/>
          <w:lang w:val="ru-RU"/>
        </w:rPr>
        <w:softHyphen/>
      </w:r>
      <w:r w:rsidRPr="008043A0">
        <w:rPr>
          <w:color w:val="000000"/>
          <w:spacing w:val="2"/>
          <w:lang w:val="ru-RU"/>
        </w:rPr>
        <w:t>литудой для плечевых, локтевых, тазобедренных, ко</w:t>
      </w:r>
      <w:r w:rsidRPr="008043A0">
        <w:rPr>
          <w:color w:val="000000"/>
          <w:spacing w:val="2"/>
          <w:lang w:val="ru-RU"/>
        </w:rPr>
        <w:softHyphen/>
      </w:r>
      <w:r w:rsidRPr="008043A0">
        <w:rPr>
          <w:color w:val="000000"/>
          <w:spacing w:val="1"/>
          <w:lang w:val="ru-RU"/>
        </w:rPr>
        <w:t xml:space="preserve">ленных  суставов   и   позвоночника.   </w:t>
      </w:r>
      <w:r w:rsidRPr="008043A0">
        <w:rPr>
          <w:color w:val="000000"/>
          <w:spacing w:val="3"/>
          <w:lang w:val="ru-RU"/>
        </w:rPr>
        <w:t>Общеразвивающие упражнения в парах.</w:t>
      </w:r>
      <w:r w:rsidRPr="008043A0">
        <w:rPr>
          <w:b/>
          <w:color w:val="000000"/>
          <w:spacing w:val="3"/>
          <w:lang w:val="ru-RU"/>
        </w:rPr>
        <w:t xml:space="preserve"> Мальчики:</w:t>
      </w:r>
      <w:r w:rsidRPr="008043A0">
        <w:rPr>
          <w:color w:val="000000"/>
          <w:spacing w:val="3"/>
          <w:lang w:val="ru-RU"/>
        </w:rPr>
        <w:t xml:space="preserve"> с набивным и большим мячом, гантелями </w:t>
      </w:r>
      <w:r w:rsidRPr="008043A0">
        <w:rPr>
          <w:color w:val="000000"/>
          <w:spacing w:val="12"/>
          <w:lang w:val="ru-RU"/>
        </w:rPr>
        <w:t>(1-3 кг)</w:t>
      </w:r>
      <w:r w:rsidRPr="008043A0">
        <w:rPr>
          <w:color w:val="000000"/>
          <w:lang w:val="ru-RU"/>
        </w:rPr>
        <w:t xml:space="preserve">. </w:t>
      </w:r>
      <w:r w:rsidRPr="008043A0">
        <w:rPr>
          <w:b/>
          <w:color w:val="000000"/>
          <w:spacing w:val="1"/>
          <w:lang w:val="ru-RU"/>
        </w:rPr>
        <w:t>Девочки</w:t>
      </w:r>
      <w:r w:rsidRPr="008043A0">
        <w:rPr>
          <w:color w:val="000000"/>
          <w:spacing w:val="1"/>
          <w:lang w:val="ru-RU"/>
        </w:rPr>
        <w:t>: с обручами, скакалками,  пал</w:t>
      </w:r>
      <w:r w:rsidRPr="008043A0">
        <w:rPr>
          <w:color w:val="000000"/>
          <w:spacing w:val="1"/>
          <w:lang w:val="ru-RU"/>
        </w:rPr>
        <w:softHyphen/>
      </w:r>
      <w:r w:rsidRPr="008043A0">
        <w:rPr>
          <w:color w:val="000000"/>
          <w:spacing w:val="-2"/>
          <w:lang w:val="ru-RU"/>
        </w:rPr>
        <w:t xml:space="preserve">ками. </w:t>
      </w:r>
      <w:r w:rsidRPr="008043A0">
        <w:rPr>
          <w:color w:val="000000"/>
          <w:spacing w:val="8"/>
          <w:lang w:val="ru-RU"/>
        </w:rPr>
        <w:t xml:space="preserve">Эстафеты и игры с использованием </w:t>
      </w:r>
      <w:r w:rsidRPr="008043A0">
        <w:rPr>
          <w:color w:val="000000"/>
          <w:spacing w:val="3"/>
          <w:lang w:val="ru-RU"/>
        </w:rPr>
        <w:t>гимнастических упражнений и инвентаря.</w:t>
      </w:r>
      <w:r w:rsidRPr="008043A0">
        <w:rPr>
          <w:color w:val="000000"/>
          <w:spacing w:val="4"/>
          <w:lang w:val="ru-RU"/>
        </w:rPr>
        <w:t xml:space="preserve"> Прыжки со скакалкой.</w:t>
      </w:r>
    </w:p>
    <w:p w:rsidR="00811220" w:rsidRPr="008043A0" w:rsidRDefault="00811220" w:rsidP="008043A0">
      <w:pPr>
        <w:rPr>
          <w:b/>
          <w:color w:val="000000"/>
          <w:lang w:val="ru-RU"/>
        </w:rPr>
      </w:pPr>
      <w:r w:rsidRPr="008043A0">
        <w:rPr>
          <w:b/>
          <w:color w:val="000000"/>
          <w:lang w:val="ru-RU"/>
        </w:rPr>
        <w:t>Акробатические упражнения:</w:t>
      </w:r>
      <w:r w:rsidRPr="008043A0">
        <w:rPr>
          <w:color w:val="000000"/>
          <w:lang w:val="ru-RU"/>
        </w:rPr>
        <w:t xml:space="preserve"> два   кувырка вперед   слит</w:t>
      </w:r>
      <w:r w:rsidRPr="008043A0">
        <w:rPr>
          <w:color w:val="000000"/>
          <w:lang w:val="ru-RU"/>
        </w:rPr>
        <w:softHyphen/>
        <w:t>но;   мост   из положения стоя с по</w:t>
      </w:r>
      <w:r w:rsidRPr="008043A0">
        <w:rPr>
          <w:color w:val="000000"/>
          <w:lang w:val="ru-RU"/>
        </w:rPr>
        <w:softHyphen/>
        <w:t>мощью; кувырок назад в упор присев.</w:t>
      </w:r>
    </w:p>
    <w:p w:rsidR="00811220" w:rsidRPr="008043A0" w:rsidRDefault="00811220" w:rsidP="008043A0">
      <w:pPr>
        <w:shd w:val="clear" w:color="auto" w:fill="FFFFFF"/>
        <w:rPr>
          <w:color w:val="000000"/>
          <w:spacing w:val="4"/>
          <w:lang w:val="ru-RU"/>
        </w:rPr>
      </w:pPr>
      <w:r w:rsidRPr="008043A0">
        <w:rPr>
          <w:b/>
          <w:color w:val="000000"/>
          <w:lang w:val="ru-RU"/>
        </w:rPr>
        <w:t xml:space="preserve">Лазанье: </w:t>
      </w:r>
      <w:r w:rsidRPr="008043A0">
        <w:rPr>
          <w:color w:val="000000"/>
          <w:spacing w:val="3"/>
          <w:lang w:val="ru-RU"/>
        </w:rPr>
        <w:t xml:space="preserve">лазанье по  гимнастической лестнице. </w:t>
      </w:r>
      <w:r w:rsidRPr="008043A0">
        <w:rPr>
          <w:color w:val="000000"/>
          <w:spacing w:val="5"/>
          <w:lang w:val="ru-RU"/>
        </w:rPr>
        <w:t>Подтягивания. Упражнения в висах и упорах, с ган</w:t>
      </w:r>
      <w:r w:rsidRPr="008043A0">
        <w:rPr>
          <w:color w:val="000000"/>
          <w:spacing w:val="5"/>
          <w:lang w:val="ru-RU"/>
        </w:rPr>
        <w:softHyphen/>
      </w:r>
      <w:r w:rsidRPr="008043A0">
        <w:rPr>
          <w:color w:val="000000"/>
          <w:spacing w:val="4"/>
          <w:lang w:val="ru-RU"/>
        </w:rPr>
        <w:t>телями, набивными мячами.</w:t>
      </w:r>
    </w:p>
    <w:p w:rsidR="00811220" w:rsidRPr="008043A0" w:rsidRDefault="00811220" w:rsidP="008043A0">
      <w:pPr>
        <w:shd w:val="clear" w:color="auto" w:fill="FFFFFF"/>
        <w:ind w:right="32"/>
        <w:rPr>
          <w:color w:val="000000"/>
          <w:spacing w:val="8"/>
          <w:lang w:val="ru-RU"/>
        </w:rPr>
      </w:pPr>
      <w:r w:rsidRPr="008043A0">
        <w:rPr>
          <w:b/>
          <w:color w:val="000000"/>
          <w:lang w:val="ru-RU"/>
        </w:rPr>
        <w:t xml:space="preserve">Равновесие. </w:t>
      </w:r>
      <w:r w:rsidRPr="008043A0">
        <w:rPr>
          <w:color w:val="000000"/>
          <w:lang w:val="ru-RU"/>
        </w:rPr>
        <w:t xml:space="preserve"> </w:t>
      </w:r>
      <w:r w:rsidRPr="008043A0">
        <w:rPr>
          <w:color w:val="000000"/>
          <w:spacing w:val="4"/>
          <w:lang w:val="ru-RU"/>
        </w:rPr>
        <w:t>Упражнения с гимнасти</w:t>
      </w:r>
      <w:r w:rsidRPr="008043A0">
        <w:rPr>
          <w:color w:val="000000"/>
          <w:spacing w:val="4"/>
          <w:lang w:val="ru-RU"/>
        </w:rPr>
        <w:softHyphen/>
      </w:r>
      <w:r w:rsidRPr="008043A0">
        <w:rPr>
          <w:color w:val="000000"/>
          <w:spacing w:val="8"/>
          <w:lang w:val="ru-RU"/>
        </w:rPr>
        <w:t>ческой скамейкой.</w:t>
      </w:r>
    </w:p>
    <w:p w:rsidR="00811220" w:rsidRPr="008043A0" w:rsidRDefault="00811220" w:rsidP="008043A0">
      <w:pPr>
        <w:shd w:val="clear" w:color="auto" w:fill="FFFFFF"/>
        <w:rPr>
          <w:b/>
          <w:bCs w:val="0"/>
          <w:color w:val="000000"/>
          <w:u w:val="single"/>
          <w:lang w:val="ru-RU"/>
        </w:rPr>
      </w:pPr>
    </w:p>
    <w:p w:rsidR="00811220" w:rsidRPr="008043A0" w:rsidRDefault="00811220" w:rsidP="008043A0">
      <w:pPr>
        <w:shd w:val="clear" w:color="auto" w:fill="FFFFFF"/>
        <w:ind w:right="32"/>
        <w:rPr>
          <w:color w:val="000000"/>
          <w:lang w:val="ru-RU"/>
        </w:rPr>
      </w:pPr>
      <w:r w:rsidRPr="008043A0">
        <w:rPr>
          <w:b/>
          <w:color w:val="000000"/>
          <w:lang w:val="ru-RU"/>
        </w:rPr>
        <w:t>Опорные прыжки:</w:t>
      </w:r>
      <w:r w:rsidRPr="008043A0">
        <w:rPr>
          <w:color w:val="000000"/>
          <w:lang w:val="ru-RU"/>
        </w:rPr>
        <w:t xml:space="preserve"> прыжок ноги врозь (козел в ширину, вы</w:t>
      </w:r>
      <w:r w:rsidRPr="008043A0">
        <w:rPr>
          <w:color w:val="000000"/>
          <w:lang w:val="ru-RU"/>
        </w:rPr>
        <w:softHyphen/>
        <w:t>сота 100— 110 см).</w:t>
      </w:r>
    </w:p>
    <w:p w:rsidR="00811220" w:rsidRPr="008043A0" w:rsidRDefault="00811220" w:rsidP="008043A0">
      <w:pPr>
        <w:shd w:val="clear" w:color="auto" w:fill="FFFFFF"/>
        <w:ind w:firstLine="510"/>
        <w:rPr>
          <w:lang w:val="ru-RU"/>
        </w:rPr>
      </w:pPr>
      <w:r w:rsidRPr="008043A0">
        <w:rPr>
          <w:b/>
          <w:lang w:val="ru-RU"/>
        </w:rPr>
        <w:t xml:space="preserve"> Лыжная подготовка(лыжные гонки) . </w:t>
      </w:r>
      <w:r w:rsidRPr="008043A0">
        <w:rPr>
          <w:b/>
          <w:i/>
          <w:lang w:val="ru-RU"/>
        </w:rPr>
        <w:t xml:space="preserve"> </w:t>
      </w:r>
      <w:r w:rsidRPr="008043A0">
        <w:rPr>
          <w:lang w:val="ru-RU"/>
        </w:rPr>
        <w:t>Передвижения на лыжах. Подъемы, спуски, повороты, торможения.</w:t>
      </w:r>
    </w:p>
    <w:p w:rsidR="00811220" w:rsidRPr="00847EEA" w:rsidRDefault="00811220" w:rsidP="008043A0">
      <w:pPr>
        <w:shd w:val="clear" w:color="auto" w:fill="FFFFFF"/>
        <w:ind w:right="32"/>
        <w:rPr>
          <w:color w:val="000000"/>
          <w:spacing w:val="8"/>
          <w:lang w:val="ru-RU"/>
        </w:rPr>
      </w:pPr>
      <w:r w:rsidRPr="008043A0">
        <w:rPr>
          <w:b/>
          <w:color w:val="000000"/>
          <w:lang w:val="ru-RU"/>
        </w:rPr>
        <w:t xml:space="preserve">Равновесие. </w:t>
      </w:r>
      <w:r w:rsidRPr="008043A0">
        <w:rPr>
          <w:color w:val="000000"/>
          <w:lang w:val="ru-RU"/>
        </w:rPr>
        <w:t xml:space="preserve"> </w:t>
      </w:r>
      <w:r w:rsidRPr="00847EEA">
        <w:rPr>
          <w:color w:val="000000"/>
          <w:spacing w:val="4"/>
          <w:lang w:val="ru-RU"/>
        </w:rPr>
        <w:t>Упражнения с гимнасти</w:t>
      </w:r>
      <w:r w:rsidRPr="00847EEA">
        <w:rPr>
          <w:color w:val="000000"/>
          <w:spacing w:val="4"/>
          <w:lang w:val="ru-RU"/>
        </w:rPr>
        <w:softHyphen/>
      </w:r>
      <w:r w:rsidRPr="00847EEA">
        <w:rPr>
          <w:color w:val="000000"/>
          <w:spacing w:val="8"/>
          <w:lang w:val="ru-RU"/>
        </w:rPr>
        <w:t>ческой скамейкой.</w:t>
      </w:r>
    </w:p>
    <w:p w:rsidR="00811220" w:rsidRPr="00847EEA" w:rsidRDefault="00811220" w:rsidP="008043A0">
      <w:pPr>
        <w:suppressAutoHyphens/>
        <w:jc w:val="both"/>
        <w:rPr>
          <w:b/>
          <w:bCs w:val="0"/>
          <w:kern w:val="2"/>
          <w:lang w:val="ru-RU" w:eastAsia="ar-SA"/>
        </w:rPr>
      </w:pPr>
    </w:p>
    <w:p w:rsidR="00811220" w:rsidRDefault="00811220" w:rsidP="00DE735E">
      <w:pPr>
        <w:pStyle w:val="ListParagraph"/>
        <w:ind w:left="0" w:firstLine="708"/>
        <w:rPr>
          <w:b/>
          <w:lang w:val="ru-RU"/>
        </w:rPr>
      </w:pPr>
    </w:p>
    <w:p w:rsidR="00811220" w:rsidRDefault="00811220" w:rsidP="00DE735E">
      <w:pPr>
        <w:pStyle w:val="ListParagraph"/>
        <w:ind w:left="0" w:firstLine="708"/>
        <w:rPr>
          <w:b/>
          <w:lang w:val="ru-RU"/>
        </w:rPr>
      </w:pPr>
    </w:p>
    <w:p w:rsidR="00811220" w:rsidRPr="0095252A" w:rsidRDefault="00811220" w:rsidP="00F57C7A">
      <w:pPr>
        <w:shd w:val="clear" w:color="auto" w:fill="FFFFFF"/>
        <w:ind w:right="32"/>
        <w:rPr>
          <w:color w:val="000000"/>
          <w:spacing w:val="8"/>
          <w:lang w:val="ru-RU"/>
        </w:rPr>
      </w:pPr>
      <w:r w:rsidRPr="0095252A">
        <w:rPr>
          <w:color w:val="000000"/>
          <w:spacing w:val="8"/>
          <w:lang w:val="ru-RU"/>
        </w:rPr>
        <w:t>3.</w:t>
      </w:r>
      <w:r>
        <w:rPr>
          <w:b/>
          <w:lang w:val="ru-RU"/>
        </w:rPr>
        <w:t xml:space="preserve"> Тематическое планирование </w:t>
      </w:r>
      <w:r w:rsidRPr="006849AF">
        <w:rPr>
          <w:b/>
          <w:lang w:val="ru-RU"/>
        </w:rPr>
        <w:t>7</w:t>
      </w:r>
      <w:r w:rsidRPr="0095252A">
        <w:rPr>
          <w:b/>
          <w:lang w:val="ru-RU"/>
        </w:rPr>
        <w:t xml:space="preserve"> класс.</w:t>
      </w:r>
    </w:p>
    <w:tbl>
      <w:tblPr>
        <w:tblW w:w="14459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135"/>
        <w:gridCol w:w="2835"/>
        <w:gridCol w:w="2268"/>
        <w:gridCol w:w="8221"/>
      </w:tblGrid>
      <w:tr w:rsidR="00811220">
        <w:tc>
          <w:tcPr>
            <w:tcW w:w="11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№п.п.</w:t>
            </w:r>
          </w:p>
        </w:tc>
        <w:tc>
          <w:tcPr>
            <w:tcW w:w="28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Разделы и  темы</w:t>
            </w:r>
          </w:p>
        </w:tc>
        <w:tc>
          <w:tcPr>
            <w:tcW w:w="2268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Количество часов по разделу</w:t>
            </w:r>
          </w:p>
        </w:tc>
        <w:tc>
          <w:tcPr>
            <w:tcW w:w="8221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Виды деятельности</w:t>
            </w:r>
          </w:p>
        </w:tc>
      </w:tr>
      <w:tr w:rsidR="00811220" w:rsidRPr="005A02F1">
        <w:tc>
          <w:tcPr>
            <w:tcW w:w="11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1.</w:t>
            </w:r>
          </w:p>
        </w:tc>
        <w:tc>
          <w:tcPr>
            <w:tcW w:w="28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Знания о физической культуре</w:t>
            </w:r>
          </w:p>
        </w:tc>
        <w:tc>
          <w:tcPr>
            <w:tcW w:w="2268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В ходе занятий</w:t>
            </w:r>
          </w:p>
        </w:tc>
        <w:tc>
          <w:tcPr>
            <w:tcW w:w="8221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различие между летними и зимними Олимпийскими играми;</w:t>
            </w:r>
          </w:p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объяснять значение цветов Олимпийских колец;</w:t>
            </w:r>
          </w:p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с помощью иллюстраций в тексте учебника называть талисманы Олимпиады 2014 г.;</w:t>
            </w:r>
          </w:p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описывать церемонию открытия Олимпийских игр Различать основные виды травм;</w:t>
            </w:r>
          </w:p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 xml:space="preserve">освоить приёмы оказания первой доврачебной помощи при простых травмах. Выполнять освоенные упражнения для утренней гигиенической гимнастики; </w:t>
            </w:r>
          </w:p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Профилактика зрения , осанки. Дыхательная гимнастика. Организация досуга средствами физической культуры.</w:t>
            </w:r>
          </w:p>
        </w:tc>
      </w:tr>
      <w:tr w:rsidR="00811220">
        <w:tc>
          <w:tcPr>
            <w:tcW w:w="11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2.</w:t>
            </w:r>
          </w:p>
        </w:tc>
        <w:tc>
          <w:tcPr>
            <w:tcW w:w="28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Способы (двигательной) физкультурной деятельности</w:t>
            </w:r>
          </w:p>
        </w:tc>
        <w:tc>
          <w:tcPr>
            <w:tcW w:w="2268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В ходе занятий</w:t>
            </w:r>
          </w:p>
        </w:tc>
        <w:tc>
          <w:tcPr>
            <w:tcW w:w="8221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Подготовка к занятиям.  Выбор упражнений и составление комплексов физической культуры для зарядки. Проведение самостоятельных занятий физподготовкой. Самонаблюдение и самоконтроль</w:t>
            </w:r>
          </w:p>
        </w:tc>
      </w:tr>
      <w:tr w:rsidR="00811220" w:rsidRPr="005A02F1">
        <w:tc>
          <w:tcPr>
            <w:tcW w:w="11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3.</w:t>
            </w:r>
          </w:p>
        </w:tc>
        <w:tc>
          <w:tcPr>
            <w:tcW w:w="28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Физическое совершенствование.</w:t>
            </w:r>
          </w:p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Спортивно –оздоровительная деятельность</w:t>
            </w:r>
          </w:p>
        </w:tc>
        <w:tc>
          <w:tcPr>
            <w:tcW w:w="2268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В ходе занятий.</w:t>
            </w:r>
          </w:p>
        </w:tc>
        <w:tc>
          <w:tcPr>
            <w:tcW w:w="8221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Комплексы адаптивной и коррегирующей гимнастики.</w:t>
            </w:r>
          </w:p>
        </w:tc>
      </w:tr>
      <w:tr w:rsidR="00811220">
        <w:tc>
          <w:tcPr>
            <w:tcW w:w="11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</w:p>
        </w:tc>
        <w:tc>
          <w:tcPr>
            <w:tcW w:w="28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Легкая атлетика</w:t>
            </w:r>
          </w:p>
        </w:tc>
        <w:tc>
          <w:tcPr>
            <w:tcW w:w="2268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32</w:t>
            </w:r>
          </w:p>
        </w:tc>
        <w:tc>
          <w:tcPr>
            <w:tcW w:w="8221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Легкоатлетические упражнения</w:t>
            </w:r>
          </w:p>
        </w:tc>
      </w:tr>
      <w:tr w:rsidR="00811220" w:rsidRPr="005A02F1">
        <w:tc>
          <w:tcPr>
            <w:tcW w:w="11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</w:p>
        </w:tc>
        <w:tc>
          <w:tcPr>
            <w:tcW w:w="28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Лыжная подготовка</w:t>
            </w:r>
          </w:p>
        </w:tc>
        <w:tc>
          <w:tcPr>
            <w:tcW w:w="2268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20</w:t>
            </w:r>
          </w:p>
        </w:tc>
        <w:tc>
          <w:tcPr>
            <w:tcW w:w="8221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Передвижения на лыжах. Лыжные гонки.</w:t>
            </w:r>
          </w:p>
        </w:tc>
      </w:tr>
      <w:tr w:rsidR="00811220">
        <w:tc>
          <w:tcPr>
            <w:tcW w:w="11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</w:p>
        </w:tc>
        <w:tc>
          <w:tcPr>
            <w:tcW w:w="28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Атлетическая гимнастика</w:t>
            </w:r>
          </w:p>
        </w:tc>
        <w:tc>
          <w:tcPr>
            <w:tcW w:w="2268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4</w:t>
            </w:r>
          </w:p>
        </w:tc>
        <w:tc>
          <w:tcPr>
            <w:tcW w:w="8221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Совершенствование  тела.</w:t>
            </w:r>
          </w:p>
        </w:tc>
      </w:tr>
      <w:tr w:rsidR="00811220" w:rsidRPr="005A02F1">
        <w:tc>
          <w:tcPr>
            <w:tcW w:w="11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</w:p>
        </w:tc>
        <w:tc>
          <w:tcPr>
            <w:tcW w:w="28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Акробатические упражнения</w:t>
            </w:r>
          </w:p>
        </w:tc>
        <w:tc>
          <w:tcPr>
            <w:tcW w:w="2268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12</w:t>
            </w:r>
          </w:p>
        </w:tc>
        <w:tc>
          <w:tcPr>
            <w:tcW w:w="8221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Организующие команды и приемы. Упражнения общеразвивающей направленности.</w:t>
            </w:r>
          </w:p>
        </w:tc>
      </w:tr>
      <w:tr w:rsidR="00811220" w:rsidRPr="005A02F1">
        <w:tc>
          <w:tcPr>
            <w:tcW w:w="11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</w:p>
        </w:tc>
        <w:tc>
          <w:tcPr>
            <w:tcW w:w="28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Упражнения общеразвивающей направленности.</w:t>
            </w:r>
          </w:p>
        </w:tc>
        <w:tc>
          <w:tcPr>
            <w:tcW w:w="2268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В процессе занятий.</w:t>
            </w:r>
          </w:p>
        </w:tc>
        <w:tc>
          <w:tcPr>
            <w:tcW w:w="8221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</w:p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</w:p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</w:p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Общеразвивающие упражнения на материале разделов.</w:t>
            </w:r>
          </w:p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</w:p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</w:p>
        </w:tc>
      </w:tr>
      <w:tr w:rsidR="00811220">
        <w:tc>
          <w:tcPr>
            <w:tcW w:w="11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</w:p>
        </w:tc>
        <w:tc>
          <w:tcPr>
            <w:tcW w:w="28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Всего</w:t>
            </w:r>
          </w:p>
        </w:tc>
        <w:tc>
          <w:tcPr>
            <w:tcW w:w="2268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68 часов.</w:t>
            </w:r>
          </w:p>
        </w:tc>
        <w:tc>
          <w:tcPr>
            <w:tcW w:w="8221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</w:p>
        </w:tc>
      </w:tr>
      <w:tr w:rsidR="00811220">
        <w:tc>
          <w:tcPr>
            <w:tcW w:w="11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</w:p>
        </w:tc>
        <w:tc>
          <w:tcPr>
            <w:tcW w:w="2835" w:type="dxa"/>
          </w:tcPr>
          <w:p w:rsidR="00811220" w:rsidRPr="009A49F9" w:rsidRDefault="00811220" w:rsidP="00F948CD">
            <w:pPr>
              <w:rPr>
                <w:rFonts w:ascii="Calibri" w:hAnsi="Calibri"/>
                <w:b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/>
                <w:bCs w:val="0"/>
                <w:iCs w:val="0"/>
                <w:sz w:val="22"/>
                <w:szCs w:val="22"/>
                <w:lang w:val="ru-RU"/>
              </w:rPr>
              <w:t>Игровые виды спорта</w:t>
            </w:r>
          </w:p>
        </w:tc>
        <w:tc>
          <w:tcPr>
            <w:tcW w:w="2268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</w:p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</w:p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 xml:space="preserve"> </w:t>
            </w:r>
          </w:p>
        </w:tc>
        <w:tc>
          <w:tcPr>
            <w:tcW w:w="8221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</w:p>
        </w:tc>
      </w:tr>
      <w:tr w:rsidR="00811220">
        <w:tc>
          <w:tcPr>
            <w:tcW w:w="11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</w:p>
        </w:tc>
        <w:tc>
          <w:tcPr>
            <w:tcW w:w="28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Волейбол</w:t>
            </w:r>
          </w:p>
        </w:tc>
        <w:tc>
          <w:tcPr>
            <w:tcW w:w="2268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15</w:t>
            </w:r>
          </w:p>
        </w:tc>
        <w:tc>
          <w:tcPr>
            <w:tcW w:w="8221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Игра по правилам</w:t>
            </w:r>
          </w:p>
        </w:tc>
      </w:tr>
      <w:tr w:rsidR="00811220">
        <w:tc>
          <w:tcPr>
            <w:tcW w:w="11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</w:p>
        </w:tc>
        <w:tc>
          <w:tcPr>
            <w:tcW w:w="28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Футбол</w:t>
            </w:r>
          </w:p>
        </w:tc>
        <w:tc>
          <w:tcPr>
            <w:tcW w:w="2268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</w:rPr>
              <w:t>4</w:t>
            </w:r>
          </w:p>
        </w:tc>
        <w:tc>
          <w:tcPr>
            <w:tcW w:w="8221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Игра по правилам</w:t>
            </w:r>
          </w:p>
        </w:tc>
      </w:tr>
      <w:tr w:rsidR="00811220">
        <w:tc>
          <w:tcPr>
            <w:tcW w:w="11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</w:p>
        </w:tc>
        <w:tc>
          <w:tcPr>
            <w:tcW w:w="28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Баскетбол</w:t>
            </w:r>
          </w:p>
        </w:tc>
        <w:tc>
          <w:tcPr>
            <w:tcW w:w="2268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1</w:t>
            </w: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</w:rPr>
              <w:t>5</w:t>
            </w:r>
          </w:p>
        </w:tc>
        <w:tc>
          <w:tcPr>
            <w:tcW w:w="8221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Игра по правилам</w:t>
            </w:r>
          </w:p>
        </w:tc>
      </w:tr>
      <w:tr w:rsidR="00811220">
        <w:tc>
          <w:tcPr>
            <w:tcW w:w="11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</w:p>
        </w:tc>
        <w:tc>
          <w:tcPr>
            <w:tcW w:w="28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Всего:</w:t>
            </w:r>
          </w:p>
        </w:tc>
        <w:tc>
          <w:tcPr>
            <w:tcW w:w="2268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34ч.</w:t>
            </w:r>
          </w:p>
        </w:tc>
        <w:tc>
          <w:tcPr>
            <w:tcW w:w="8221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</w:p>
        </w:tc>
      </w:tr>
      <w:tr w:rsidR="00811220">
        <w:tc>
          <w:tcPr>
            <w:tcW w:w="11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</w:p>
        </w:tc>
        <w:tc>
          <w:tcPr>
            <w:tcW w:w="2835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</w:rPr>
              <w:t xml:space="preserve">Всего </w:t>
            </w: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уроков</w:t>
            </w:r>
          </w:p>
        </w:tc>
        <w:tc>
          <w:tcPr>
            <w:tcW w:w="2268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  <w:r w:rsidRPr="009A49F9"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  <w:t>102</w:t>
            </w:r>
          </w:p>
        </w:tc>
        <w:tc>
          <w:tcPr>
            <w:tcW w:w="8221" w:type="dxa"/>
          </w:tcPr>
          <w:p w:rsidR="00811220" w:rsidRPr="009A49F9" w:rsidRDefault="00811220" w:rsidP="00F948CD">
            <w:pPr>
              <w:rPr>
                <w:rFonts w:ascii="Calibri" w:hAnsi="Calibri"/>
                <w:bCs w:val="0"/>
                <w:iCs w:val="0"/>
                <w:sz w:val="22"/>
                <w:szCs w:val="22"/>
                <w:lang w:val="ru-RU"/>
              </w:rPr>
            </w:pPr>
          </w:p>
        </w:tc>
      </w:tr>
    </w:tbl>
    <w:p w:rsidR="00811220" w:rsidRDefault="00811220" w:rsidP="00F57C7A">
      <w:pPr>
        <w:jc w:val="center"/>
        <w:rPr>
          <w:b/>
        </w:rPr>
      </w:pPr>
    </w:p>
    <w:p w:rsidR="00811220" w:rsidRDefault="00811220" w:rsidP="00F57C7A">
      <w:pPr>
        <w:jc w:val="center"/>
        <w:rPr>
          <w:b/>
        </w:rPr>
      </w:pPr>
    </w:p>
    <w:p w:rsidR="00811220" w:rsidRDefault="00811220" w:rsidP="00F57C7A">
      <w:pPr>
        <w:jc w:val="center"/>
        <w:rPr>
          <w:b/>
        </w:rPr>
      </w:pPr>
    </w:p>
    <w:p w:rsidR="00811220" w:rsidRDefault="00811220" w:rsidP="005E43FF">
      <w:pPr>
        <w:rPr>
          <w:lang w:val="ru-RU"/>
        </w:rPr>
        <w:sectPr w:rsidR="00811220" w:rsidSect="00F57C7A">
          <w:pgSz w:w="16838" w:h="11906" w:orient="landscape"/>
          <w:pgMar w:top="851" w:right="567" w:bottom="567" w:left="567" w:header="709" w:footer="709" w:gutter="0"/>
          <w:cols w:space="708"/>
          <w:docGrid w:linePitch="360"/>
        </w:sectPr>
      </w:pPr>
    </w:p>
    <w:p w:rsidR="00811220" w:rsidRPr="00F17875" w:rsidRDefault="00811220" w:rsidP="00754A10">
      <w:pPr>
        <w:rPr>
          <w:b/>
          <w:lang w:val="ru-RU"/>
        </w:rPr>
      </w:pPr>
      <w:r>
        <w:rPr>
          <w:b/>
          <w:lang w:val="ru-RU"/>
        </w:rPr>
        <w:t xml:space="preserve">                                                        </w:t>
      </w:r>
      <w:r w:rsidRPr="00F17875">
        <w:rPr>
          <w:b/>
          <w:lang w:val="ru-RU"/>
        </w:rPr>
        <w:t xml:space="preserve">Учебно – </w:t>
      </w:r>
      <w:r>
        <w:rPr>
          <w:b/>
          <w:lang w:val="ru-RU"/>
        </w:rPr>
        <w:t>тематическое планирование «Физическая культура» в 7</w:t>
      </w:r>
      <w:r w:rsidRPr="00F17875">
        <w:rPr>
          <w:b/>
          <w:lang w:val="ru-RU"/>
        </w:rPr>
        <w:t xml:space="preserve">  классе</w:t>
      </w:r>
      <w:r>
        <w:rPr>
          <w:b/>
          <w:lang w:val="ru-RU"/>
        </w:rPr>
        <w:t>.</w:t>
      </w:r>
    </w:p>
    <w:tbl>
      <w:tblPr>
        <w:tblW w:w="24167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716"/>
        <w:gridCol w:w="2026"/>
        <w:gridCol w:w="94"/>
        <w:gridCol w:w="1720"/>
        <w:gridCol w:w="123"/>
        <w:gridCol w:w="2340"/>
        <w:gridCol w:w="2389"/>
        <w:gridCol w:w="1366"/>
        <w:gridCol w:w="142"/>
        <w:gridCol w:w="640"/>
        <w:gridCol w:w="1202"/>
        <w:gridCol w:w="1125"/>
        <w:gridCol w:w="1710"/>
        <w:gridCol w:w="8574"/>
      </w:tblGrid>
      <w:tr w:rsidR="00811220" w:rsidRPr="005A02F1">
        <w:tc>
          <w:tcPr>
            <w:tcW w:w="716" w:type="dxa"/>
            <w:vMerge w:val="restart"/>
          </w:tcPr>
          <w:p w:rsidR="00811220" w:rsidRPr="00DD75DD" w:rsidRDefault="00811220" w:rsidP="006250FD">
            <w:r w:rsidRPr="00DD75DD">
              <w:t>№</w:t>
            </w:r>
          </w:p>
          <w:p w:rsidR="00811220" w:rsidRPr="00DD75DD" w:rsidRDefault="00811220" w:rsidP="006250FD">
            <w:r w:rsidRPr="00DD75DD">
              <w:t>п\п</w:t>
            </w:r>
          </w:p>
        </w:tc>
        <w:tc>
          <w:tcPr>
            <w:tcW w:w="2120" w:type="dxa"/>
            <w:gridSpan w:val="2"/>
            <w:vMerge w:val="restart"/>
          </w:tcPr>
          <w:p w:rsidR="00811220" w:rsidRPr="00DD75DD" w:rsidRDefault="00811220" w:rsidP="006250FD">
            <w:r w:rsidRPr="00DD75DD">
              <w:t xml:space="preserve">  Тема  урока</w:t>
            </w:r>
          </w:p>
        </w:tc>
        <w:tc>
          <w:tcPr>
            <w:tcW w:w="1720" w:type="dxa"/>
            <w:vMerge w:val="restart"/>
          </w:tcPr>
          <w:p w:rsidR="00811220" w:rsidRPr="00D80E83" w:rsidRDefault="00811220" w:rsidP="006250FD">
            <w:r w:rsidRPr="00DD75DD">
              <w:rPr>
                <w:lang w:val="ru-RU"/>
              </w:rPr>
              <w:t xml:space="preserve">Количество часов          </w:t>
            </w:r>
          </w:p>
        </w:tc>
        <w:tc>
          <w:tcPr>
            <w:tcW w:w="2463" w:type="dxa"/>
            <w:gridSpan w:val="2"/>
            <w:vMerge w:val="restart"/>
          </w:tcPr>
          <w:p w:rsidR="00811220" w:rsidRPr="00DD75DD" w:rsidRDefault="00811220" w:rsidP="006250FD">
            <w:r w:rsidRPr="00DD75DD">
              <w:t>Планируемые результаты (предметные)</w:t>
            </w:r>
          </w:p>
        </w:tc>
        <w:tc>
          <w:tcPr>
            <w:tcW w:w="8574" w:type="dxa"/>
            <w:gridSpan w:val="7"/>
          </w:tcPr>
          <w:p w:rsidR="00811220" w:rsidRPr="00DD75DD" w:rsidRDefault="00811220" w:rsidP="006250FD">
            <w:pPr>
              <w:jc w:val="center"/>
              <w:rPr>
                <w:lang w:val="ru-RU"/>
              </w:rPr>
            </w:pPr>
            <w:r w:rsidRPr="00DD75DD">
              <w:rPr>
                <w:lang w:val="ru-RU"/>
              </w:rPr>
              <w:t>Планируемые результаты                                                                                     (личностные и метапредметные)                                                                      Характеристика деятельности учащихся.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jc w:val="center"/>
              <w:rPr>
                <w:lang w:val="ru-RU"/>
              </w:rPr>
            </w:pPr>
          </w:p>
        </w:tc>
      </w:tr>
      <w:tr w:rsidR="00811220" w:rsidRPr="00DD75DD">
        <w:tc>
          <w:tcPr>
            <w:tcW w:w="716" w:type="dxa"/>
            <w:vMerge/>
          </w:tcPr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120" w:type="dxa"/>
            <w:gridSpan w:val="2"/>
            <w:vMerge/>
          </w:tcPr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720" w:type="dxa"/>
            <w:vMerge/>
          </w:tcPr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463" w:type="dxa"/>
            <w:gridSpan w:val="2"/>
            <w:vMerge/>
          </w:tcPr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r w:rsidRPr="00DD75DD">
              <w:t>Личностные           УУД</w:t>
            </w:r>
          </w:p>
        </w:tc>
        <w:tc>
          <w:tcPr>
            <w:tcW w:w="1366" w:type="dxa"/>
          </w:tcPr>
          <w:p w:rsidR="00811220" w:rsidRPr="00DD75DD" w:rsidRDefault="00811220" w:rsidP="006250FD">
            <w:r w:rsidRPr="00DD75DD">
              <w:t>Познавательные</w:t>
            </w:r>
            <w:r w:rsidRPr="00DD75DD">
              <w:br/>
              <w:t>УУД</w:t>
            </w:r>
          </w:p>
        </w:tc>
        <w:tc>
          <w:tcPr>
            <w:tcW w:w="1984" w:type="dxa"/>
            <w:gridSpan w:val="3"/>
          </w:tcPr>
          <w:p w:rsidR="00811220" w:rsidRPr="00DD75DD" w:rsidRDefault="00811220" w:rsidP="006250FD">
            <w:r w:rsidRPr="00DD75DD">
              <w:t xml:space="preserve">Регулятивные </w:t>
            </w:r>
          </w:p>
          <w:p w:rsidR="00811220" w:rsidRPr="00DD75DD" w:rsidRDefault="00811220" w:rsidP="006250FD">
            <w:r w:rsidRPr="00DD75DD">
              <w:t>УУД</w:t>
            </w:r>
          </w:p>
        </w:tc>
        <w:tc>
          <w:tcPr>
            <w:tcW w:w="2835" w:type="dxa"/>
            <w:gridSpan w:val="2"/>
          </w:tcPr>
          <w:p w:rsidR="00811220" w:rsidRPr="00DD75DD" w:rsidRDefault="00811220" w:rsidP="006250FD">
            <w:r w:rsidRPr="00DD75DD">
              <w:t>Коммуникативные УУД</w:t>
            </w:r>
          </w:p>
        </w:tc>
        <w:tc>
          <w:tcPr>
            <w:tcW w:w="8574" w:type="dxa"/>
          </w:tcPr>
          <w:p w:rsidR="00811220" w:rsidRPr="00475918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Дата</w:t>
            </w:r>
          </w:p>
        </w:tc>
      </w:tr>
      <w:tr w:rsidR="00811220" w:rsidRPr="00DD75DD">
        <w:tc>
          <w:tcPr>
            <w:tcW w:w="15593" w:type="dxa"/>
            <w:gridSpan w:val="13"/>
          </w:tcPr>
          <w:p w:rsidR="00811220" w:rsidRPr="00791810" w:rsidRDefault="00811220" w:rsidP="006250FD">
            <w:pPr>
              <w:jc w:val="center"/>
              <w:rPr>
                <w:b/>
              </w:rPr>
            </w:pPr>
            <w:r>
              <w:rPr>
                <w:b/>
              </w:rPr>
              <w:t>Лёгкая атлетика -  16</w:t>
            </w:r>
            <w:r w:rsidRPr="00791810">
              <w:rPr>
                <w:b/>
              </w:rPr>
              <w:t xml:space="preserve"> часов</w:t>
            </w:r>
          </w:p>
        </w:tc>
        <w:tc>
          <w:tcPr>
            <w:tcW w:w="8574" w:type="dxa"/>
          </w:tcPr>
          <w:p w:rsidR="00811220" w:rsidRPr="00791810" w:rsidRDefault="00811220" w:rsidP="006250FD">
            <w:pPr>
              <w:jc w:val="center"/>
              <w:rPr>
                <w:b/>
              </w:rPr>
            </w:pPr>
          </w:p>
        </w:tc>
      </w:tr>
      <w:tr w:rsidR="00811220" w:rsidRPr="00A73711">
        <w:tc>
          <w:tcPr>
            <w:tcW w:w="716" w:type="dxa"/>
          </w:tcPr>
          <w:p w:rsidR="00811220" w:rsidRPr="00DD75DD" w:rsidRDefault="00811220" w:rsidP="006250FD">
            <w:r w:rsidRPr="00DD75DD">
              <w:t>1</w:t>
            </w:r>
          </w:p>
        </w:tc>
        <w:tc>
          <w:tcPr>
            <w:tcW w:w="2120" w:type="dxa"/>
            <w:gridSpan w:val="2"/>
          </w:tcPr>
          <w:p w:rsidR="00811220" w:rsidRPr="00D80E83" w:rsidRDefault="00811220" w:rsidP="00D80E83">
            <w:pPr>
              <w:rPr>
                <w:b/>
                <w:lang w:val="ru-RU"/>
              </w:rPr>
            </w:pPr>
            <w:r w:rsidRPr="00D80E83">
              <w:rPr>
                <w:lang w:val="ru-RU"/>
              </w:rPr>
              <w:t xml:space="preserve">Инструктаж по охране труда. </w:t>
            </w:r>
            <w:r w:rsidRPr="00D80E83">
              <w:rPr>
                <w:kern w:val="1"/>
                <w:lang w:val="ru-RU" w:eastAsia="hi-IN" w:bidi="hi-IN"/>
              </w:rPr>
              <w:t>Спринтерский бег</w:t>
            </w:r>
          </w:p>
        </w:tc>
        <w:tc>
          <w:tcPr>
            <w:tcW w:w="1843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  <w:p w:rsidR="00811220" w:rsidRPr="00DD75DD" w:rsidRDefault="00811220" w:rsidP="006250FD">
            <w:r w:rsidRPr="00DD75DD">
              <w:t>Вводный</w:t>
            </w:r>
          </w:p>
          <w:p w:rsidR="00811220" w:rsidRPr="00DD75DD" w:rsidRDefault="00811220" w:rsidP="006250FD"/>
        </w:tc>
        <w:tc>
          <w:tcPr>
            <w:tcW w:w="234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</w:t>
            </w:r>
            <w:r w:rsidRPr="0028398E">
              <w:rPr>
                <w:lang w:val="ru-RU"/>
              </w:rPr>
              <w:t>Уметь</w:t>
            </w:r>
            <w:r>
              <w:rPr>
                <w:lang w:val="ru-RU"/>
              </w:rPr>
              <w:t xml:space="preserve"> </w:t>
            </w:r>
            <w:r w:rsidRPr="00DD75DD">
              <w:rPr>
                <w:lang w:val="ru-RU"/>
              </w:rPr>
              <w:t>определять степень опасности при выполнении беговых упражнений.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Формирование ответственного отношения к учению, готовности и способности к саморазвитию и самообразованию на основе мотивации к обучению и познанию </w:t>
            </w:r>
          </w:p>
        </w:tc>
        <w:tc>
          <w:tcPr>
            <w:tcW w:w="1508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вариативное выполнение прыжковых упражнений.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842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беговые упражнения в различные формы занятий физической культурой</w:t>
            </w:r>
          </w:p>
        </w:tc>
        <w:tc>
          <w:tcPr>
            <w:tcW w:w="2835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прыжковых упражнений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06.09</w:t>
            </w:r>
          </w:p>
        </w:tc>
      </w:tr>
      <w:tr w:rsidR="00811220" w:rsidRPr="000C5E95">
        <w:tc>
          <w:tcPr>
            <w:tcW w:w="716" w:type="dxa"/>
          </w:tcPr>
          <w:p w:rsidR="00811220" w:rsidRPr="00DD75DD" w:rsidRDefault="00811220" w:rsidP="006250FD">
            <w:r w:rsidRPr="00DD75DD">
              <w:t>2</w:t>
            </w:r>
          </w:p>
        </w:tc>
        <w:tc>
          <w:tcPr>
            <w:tcW w:w="2120" w:type="dxa"/>
            <w:gridSpan w:val="2"/>
          </w:tcPr>
          <w:p w:rsidR="00811220" w:rsidRPr="00211AAA" w:rsidRDefault="00811220" w:rsidP="006250FD">
            <w:pPr>
              <w:rPr>
                <w:b/>
                <w:lang w:val="ru-RU"/>
              </w:rPr>
            </w:pPr>
          </w:p>
          <w:p w:rsidR="00811220" w:rsidRPr="00D80E83" w:rsidRDefault="00811220" w:rsidP="006250FD">
            <w:pPr>
              <w:rPr>
                <w:b/>
                <w:lang w:val="ru-RU"/>
              </w:rPr>
            </w:pPr>
            <w:r w:rsidRPr="00D80E83">
              <w:rPr>
                <w:lang w:val="ru-RU"/>
              </w:rPr>
              <w:t xml:space="preserve"> Бег с ускорением</w:t>
            </w:r>
            <w:r w:rsidRPr="00D80E83">
              <w:rPr>
                <w:kern w:val="1"/>
                <w:lang w:val="ru-RU" w:eastAsia="hi-IN" w:bidi="hi-IN"/>
              </w:rPr>
              <w:t xml:space="preserve"> эстафетный</w:t>
            </w:r>
            <w:r>
              <w:rPr>
                <w:kern w:val="1"/>
                <w:lang w:val="ru-RU" w:eastAsia="hi-IN" w:bidi="hi-IN"/>
              </w:rPr>
              <w:t xml:space="preserve"> бег</w:t>
            </w:r>
          </w:p>
        </w:tc>
        <w:tc>
          <w:tcPr>
            <w:tcW w:w="1843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>
            <w:r w:rsidRPr="00DD75DD">
              <w:t xml:space="preserve"> </w:t>
            </w:r>
          </w:p>
        </w:tc>
        <w:tc>
          <w:tcPr>
            <w:tcW w:w="234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Уметь </w:t>
            </w:r>
            <w:r w:rsidRPr="00DD75DD">
              <w:rPr>
                <w:lang w:val="ru-RU"/>
              </w:rPr>
              <w:t>демонстрировать варианты беговых упражнений</w:t>
            </w:r>
            <w:r>
              <w:rPr>
                <w:lang w:val="ru-RU"/>
              </w:rPr>
              <w:t xml:space="preserve"> в эстафетах</w:t>
            </w:r>
          </w:p>
          <w:p w:rsidR="00811220" w:rsidRPr="006D6158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Формирование целостного мировоззрения, соответствую</w:t>
            </w:r>
            <w:r w:rsidRPr="00DD75DD">
              <w:rPr>
                <w:lang w:val="ru-RU"/>
              </w:rPr>
              <w:softHyphen/>
              <w:t>щего современному уровню развития науки и общественной  практики, учитывающего социальное, культурное, языковое, духовное многообразие современного мира</w:t>
            </w:r>
          </w:p>
        </w:tc>
        <w:tc>
          <w:tcPr>
            <w:tcW w:w="1508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вариативное выполнение прыжковых упражнений.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842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Включать беговые упражнения в различные формы занятий физической культурой</w:t>
            </w:r>
          </w:p>
        </w:tc>
        <w:tc>
          <w:tcPr>
            <w:tcW w:w="2835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прыжковых упражнений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06.09</w:t>
            </w:r>
          </w:p>
        </w:tc>
      </w:tr>
      <w:tr w:rsidR="00811220" w:rsidRPr="000C5E95">
        <w:tc>
          <w:tcPr>
            <w:tcW w:w="716" w:type="dxa"/>
          </w:tcPr>
          <w:p w:rsidR="00811220" w:rsidRPr="00DD75DD" w:rsidRDefault="00811220" w:rsidP="006250FD">
            <w:r w:rsidRPr="00DD75DD">
              <w:t>3</w:t>
            </w:r>
            <w:r>
              <w:t>-4</w:t>
            </w:r>
          </w:p>
        </w:tc>
        <w:tc>
          <w:tcPr>
            <w:tcW w:w="2120" w:type="dxa"/>
            <w:gridSpan w:val="2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Скоростной бег до 60м.</w:t>
            </w:r>
            <w:r w:rsidRPr="00D6270F">
              <w:rPr>
                <w:b/>
                <w:lang w:val="ru-RU"/>
              </w:rPr>
              <w:t>.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43" w:type="dxa"/>
            <w:gridSpan w:val="2"/>
          </w:tcPr>
          <w:p w:rsidR="00811220" w:rsidRPr="00DD75DD" w:rsidRDefault="00811220" w:rsidP="006250FD">
            <w:r>
              <w:rPr>
                <w:lang w:val="ru-RU"/>
              </w:rPr>
              <w:t>2</w:t>
            </w:r>
            <w:r w:rsidRPr="00DD75DD">
              <w:t xml:space="preserve"> час</w:t>
            </w:r>
          </w:p>
          <w:p w:rsidR="00811220" w:rsidRPr="00D80E83" w:rsidRDefault="00811220" w:rsidP="006250FD">
            <w:pPr>
              <w:rPr>
                <w:lang w:val="ru-RU"/>
              </w:rPr>
            </w:pPr>
          </w:p>
        </w:tc>
        <w:tc>
          <w:tcPr>
            <w:tcW w:w="2340" w:type="dxa"/>
          </w:tcPr>
          <w:p w:rsidR="00811220" w:rsidRPr="001C56DE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 xml:space="preserve">Уметь        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варианты беговых упражнений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Освоение социальных норм, правил поведения, ролей и форм социальной жизни в группах и сообществах, включая взрослые и социальные сообщества</w:t>
            </w:r>
          </w:p>
        </w:tc>
        <w:tc>
          <w:tcPr>
            <w:tcW w:w="1508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выполнение передачи эстафетной палочки.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842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Включать беговые упражнения в различные формы занятий физической культурой</w:t>
            </w:r>
          </w:p>
        </w:tc>
        <w:tc>
          <w:tcPr>
            <w:tcW w:w="2835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прыжковых упражнений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13.09 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13.09</w:t>
            </w:r>
          </w:p>
        </w:tc>
      </w:tr>
      <w:tr w:rsidR="00811220" w:rsidRPr="000C5E95">
        <w:tc>
          <w:tcPr>
            <w:tcW w:w="716" w:type="dxa"/>
          </w:tcPr>
          <w:p w:rsidR="00811220" w:rsidRPr="00D80E83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2120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Развитие скоростных способностей</w:t>
            </w:r>
          </w:p>
        </w:tc>
        <w:tc>
          <w:tcPr>
            <w:tcW w:w="1843" w:type="dxa"/>
            <w:gridSpan w:val="2"/>
          </w:tcPr>
          <w:p w:rsidR="00811220" w:rsidRPr="00DD75DD" w:rsidRDefault="00811220" w:rsidP="006250FD">
            <w:r w:rsidRPr="00DD75DD">
              <w:t>1час</w:t>
            </w:r>
          </w:p>
          <w:p w:rsidR="00811220" w:rsidRPr="00DD75DD" w:rsidRDefault="00811220" w:rsidP="006250FD"/>
        </w:tc>
        <w:tc>
          <w:tcPr>
            <w:tcW w:w="2340" w:type="dxa"/>
          </w:tcPr>
          <w:p w:rsidR="00811220" w:rsidRPr="006D6158" w:rsidRDefault="00811220" w:rsidP="006250FD">
            <w:pPr>
              <w:rPr>
                <w:lang w:val="ru-RU"/>
              </w:rPr>
            </w:pPr>
            <w:r w:rsidRPr="001C56DE">
              <w:rPr>
                <w:b/>
                <w:lang w:val="ru-RU"/>
              </w:rPr>
              <w:t xml:space="preserve">Уметь:            </w:t>
            </w:r>
            <w:r w:rsidRPr="00DD75DD">
              <w:rPr>
                <w:lang w:val="ru-RU"/>
              </w:rPr>
              <w:t>определять влияние бега на организм человека и допустимые беговые нагрузки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Формирование ценности здорового и безопасного обра</w:t>
            </w:r>
            <w:r w:rsidRPr="00DD75DD">
              <w:rPr>
                <w:lang w:val="ru-RU"/>
              </w:rPr>
              <w:softHyphen/>
              <w:t xml:space="preserve">за жизни; </w:t>
            </w:r>
          </w:p>
        </w:tc>
        <w:tc>
          <w:tcPr>
            <w:tcW w:w="1508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выполнение передачи эстафетной палочки.</w:t>
            </w:r>
          </w:p>
        </w:tc>
        <w:tc>
          <w:tcPr>
            <w:tcW w:w="1842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Включать беговые упражнения в различные формы занятий физической культурой</w:t>
            </w:r>
          </w:p>
        </w:tc>
        <w:tc>
          <w:tcPr>
            <w:tcW w:w="2835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прыжковых упражнений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20.09</w:t>
            </w:r>
          </w:p>
        </w:tc>
      </w:tr>
      <w:tr w:rsidR="00811220" w:rsidRPr="000C5E95">
        <w:tc>
          <w:tcPr>
            <w:tcW w:w="716" w:type="dxa"/>
          </w:tcPr>
          <w:p w:rsidR="00811220" w:rsidRPr="00D80E83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6-8</w:t>
            </w:r>
          </w:p>
        </w:tc>
        <w:tc>
          <w:tcPr>
            <w:tcW w:w="2120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Прыжки в длину с разбега с 7-9 шагов.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Прыжки в высоту.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43" w:type="dxa"/>
            <w:gridSpan w:val="2"/>
          </w:tcPr>
          <w:p w:rsidR="00811220" w:rsidRPr="00D80E83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3</w:t>
            </w:r>
            <w:r w:rsidRPr="00DD75DD">
              <w:t xml:space="preserve"> час</w:t>
            </w:r>
            <w:r>
              <w:rPr>
                <w:lang w:val="ru-RU"/>
              </w:rPr>
              <w:t>а</w:t>
            </w:r>
          </w:p>
          <w:p w:rsidR="00811220" w:rsidRPr="00DD75DD" w:rsidRDefault="00811220" w:rsidP="006250FD"/>
        </w:tc>
        <w:tc>
          <w:tcPr>
            <w:tcW w:w="234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1C56DE">
              <w:rPr>
                <w:b/>
                <w:lang w:val="ru-RU"/>
              </w:rPr>
              <w:t xml:space="preserve">Уметь:          </w:t>
            </w:r>
            <w:r w:rsidRPr="00DD75DD">
              <w:rPr>
                <w:lang w:val="ru-RU"/>
              </w:rPr>
              <w:t xml:space="preserve"> демонстрировать беговые упражнения для развития скорости                              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Освоение социальных норм, правил поведения, ролей и форм социальной жизни в группах и сообществах, включая взрослые и социальные сообщества</w:t>
            </w:r>
          </w:p>
        </w:tc>
        <w:tc>
          <w:tcPr>
            <w:tcW w:w="1508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выполнение передачи эстафетной палочки.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842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Включать беговые упражнения в различные формы занятий физической культурой</w:t>
            </w:r>
          </w:p>
        </w:tc>
        <w:tc>
          <w:tcPr>
            <w:tcW w:w="2835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прыжковых упражнений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20.09 </w:t>
            </w:r>
          </w:p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 27.09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27.09</w:t>
            </w:r>
          </w:p>
        </w:tc>
      </w:tr>
      <w:tr w:rsidR="00811220" w:rsidRPr="000C5E95">
        <w:tc>
          <w:tcPr>
            <w:tcW w:w="716" w:type="dxa"/>
          </w:tcPr>
          <w:p w:rsidR="00811220" w:rsidRPr="00D80E83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2120" w:type="dxa"/>
            <w:gridSpan w:val="2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Прыжки в длину с  разбега с 7-9 шагов. Метание малого мяча на дальность.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43" w:type="dxa"/>
            <w:gridSpan w:val="2"/>
          </w:tcPr>
          <w:p w:rsidR="00811220" w:rsidRPr="00D80E83" w:rsidRDefault="00811220" w:rsidP="006250FD">
            <w:pPr>
              <w:rPr>
                <w:lang w:val="ru-RU"/>
              </w:rPr>
            </w:pPr>
            <w:r w:rsidRPr="00D80E83">
              <w:rPr>
                <w:lang w:val="ru-RU"/>
              </w:rPr>
              <w:t>1 час</w:t>
            </w:r>
          </w:p>
          <w:p w:rsidR="00811220" w:rsidRPr="00D80E83" w:rsidRDefault="00811220" w:rsidP="006250FD">
            <w:pPr>
              <w:rPr>
                <w:lang w:val="ru-RU"/>
              </w:rPr>
            </w:pPr>
          </w:p>
          <w:p w:rsidR="00811220" w:rsidRPr="00D80E83" w:rsidRDefault="00811220" w:rsidP="006250FD">
            <w:pPr>
              <w:rPr>
                <w:lang w:val="ru-RU"/>
              </w:rPr>
            </w:pPr>
          </w:p>
        </w:tc>
        <w:tc>
          <w:tcPr>
            <w:tcW w:w="2340" w:type="dxa"/>
          </w:tcPr>
          <w:p w:rsidR="00811220" w:rsidRPr="001C56DE" w:rsidRDefault="00811220" w:rsidP="006250FD">
            <w:pPr>
              <w:rPr>
                <w:b/>
                <w:lang w:val="ru-RU"/>
              </w:rPr>
            </w:pPr>
            <w:r w:rsidRPr="001C56DE">
              <w:rPr>
                <w:b/>
                <w:lang w:val="ru-RU"/>
              </w:rPr>
              <w:t xml:space="preserve">Знать и уметь: </w:t>
            </w:r>
          </w:p>
          <w:p w:rsidR="00811220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применять разученные упражнения для развития выносливости</w:t>
            </w:r>
          </w:p>
          <w:p w:rsidR="00811220" w:rsidRPr="006D6158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Освоение социальных норм, правил поведения, ролей и форм социальной жизни в группах и сообществах, включая взрослые и социальные сообщества</w:t>
            </w:r>
          </w:p>
        </w:tc>
        <w:tc>
          <w:tcPr>
            <w:tcW w:w="1508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выполнение передачи эстафетной палочки.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842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Включать беговые упражнения в различные формы занятий физической культурой</w:t>
            </w:r>
          </w:p>
        </w:tc>
        <w:tc>
          <w:tcPr>
            <w:tcW w:w="2835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прыжковых упражнений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04.10</w:t>
            </w:r>
          </w:p>
        </w:tc>
      </w:tr>
      <w:tr w:rsidR="00811220" w:rsidRPr="000C5E95">
        <w:tc>
          <w:tcPr>
            <w:tcW w:w="716" w:type="dxa"/>
          </w:tcPr>
          <w:p w:rsidR="00811220" w:rsidRPr="006B531A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10-11</w:t>
            </w:r>
          </w:p>
        </w:tc>
        <w:tc>
          <w:tcPr>
            <w:tcW w:w="2120" w:type="dxa"/>
            <w:gridSpan w:val="2"/>
          </w:tcPr>
          <w:p w:rsidR="00811220" w:rsidRDefault="00811220" w:rsidP="006B531A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 xml:space="preserve">Метание малого мяча на дальность. </w:t>
            </w:r>
          </w:p>
          <w:p w:rsidR="00811220" w:rsidRPr="00D6270F" w:rsidRDefault="00811220" w:rsidP="006B531A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Прыжки в высоту с разбега.</w:t>
            </w:r>
          </w:p>
        </w:tc>
        <w:tc>
          <w:tcPr>
            <w:tcW w:w="1843" w:type="dxa"/>
            <w:gridSpan w:val="2"/>
          </w:tcPr>
          <w:p w:rsidR="00811220" w:rsidRPr="006B531A" w:rsidRDefault="00811220" w:rsidP="006250FD">
            <w:pPr>
              <w:rPr>
                <w:lang w:val="ru-RU"/>
              </w:rPr>
            </w:pPr>
            <w:r w:rsidRPr="006B531A">
              <w:rPr>
                <w:lang w:val="ru-RU"/>
              </w:rPr>
              <w:t xml:space="preserve">1 час </w:t>
            </w:r>
          </w:p>
          <w:p w:rsidR="00811220" w:rsidRPr="006B531A" w:rsidRDefault="00811220" w:rsidP="006250FD">
            <w:pPr>
              <w:rPr>
                <w:lang w:val="ru-RU"/>
              </w:rPr>
            </w:pPr>
          </w:p>
        </w:tc>
        <w:tc>
          <w:tcPr>
            <w:tcW w:w="2340" w:type="dxa"/>
          </w:tcPr>
          <w:p w:rsidR="00811220" w:rsidRDefault="00811220" w:rsidP="006B531A">
            <w:pPr>
              <w:rPr>
                <w:lang w:val="ru-RU"/>
              </w:rPr>
            </w:pPr>
            <w:r w:rsidRPr="001C56DE">
              <w:rPr>
                <w:b/>
                <w:lang w:val="ru-RU"/>
              </w:rPr>
              <w:t xml:space="preserve"> </w:t>
            </w:r>
          </w:p>
          <w:p w:rsidR="00811220" w:rsidRPr="006B531A" w:rsidRDefault="00811220" w:rsidP="006B531A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Освоение социальных норм, правил поведения, ролей и форм социальной жизни в группах и сообществах, включая взрослые и социальные сообщества</w:t>
            </w:r>
          </w:p>
        </w:tc>
        <w:tc>
          <w:tcPr>
            <w:tcW w:w="1508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выполнение передачи эстафетной палочки.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842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Включать беговые упражнения в различные формы занятий физической культурой</w:t>
            </w:r>
          </w:p>
        </w:tc>
        <w:tc>
          <w:tcPr>
            <w:tcW w:w="2835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прыжковых упражнений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04.10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 11.10</w:t>
            </w:r>
          </w:p>
        </w:tc>
      </w:tr>
      <w:tr w:rsidR="00811220" w:rsidRPr="000C5E95">
        <w:tc>
          <w:tcPr>
            <w:tcW w:w="716" w:type="dxa"/>
          </w:tcPr>
          <w:p w:rsidR="00811220" w:rsidRPr="006B531A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2120" w:type="dxa"/>
            <w:gridSpan w:val="2"/>
          </w:tcPr>
          <w:p w:rsidR="00811220" w:rsidRPr="00D6270F" w:rsidRDefault="00811220" w:rsidP="006B531A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Метание мяча в цель. Прыжки в высоту с разбега.</w:t>
            </w:r>
          </w:p>
        </w:tc>
        <w:tc>
          <w:tcPr>
            <w:tcW w:w="1843" w:type="dxa"/>
            <w:gridSpan w:val="2"/>
          </w:tcPr>
          <w:p w:rsidR="00811220" w:rsidRPr="006B531A" w:rsidRDefault="00811220" w:rsidP="006250FD">
            <w:pPr>
              <w:rPr>
                <w:lang w:val="ru-RU"/>
              </w:rPr>
            </w:pPr>
            <w:r w:rsidRPr="006B531A">
              <w:rPr>
                <w:lang w:val="ru-RU"/>
              </w:rPr>
              <w:t>1 час</w:t>
            </w:r>
          </w:p>
          <w:p w:rsidR="00811220" w:rsidRPr="006B531A" w:rsidRDefault="00811220" w:rsidP="006250FD">
            <w:pPr>
              <w:rPr>
                <w:lang w:val="ru-RU"/>
              </w:rPr>
            </w:pPr>
          </w:p>
        </w:tc>
        <w:tc>
          <w:tcPr>
            <w:tcW w:w="2340" w:type="dxa"/>
          </w:tcPr>
          <w:p w:rsidR="00811220" w:rsidRPr="001C56DE" w:rsidRDefault="00811220" w:rsidP="006250FD">
            <w:pPr>
              <w:rPr>
                <w:b/>
                <w:lang w:val="ru-RU"/>
              </w:rPr>
            </w:pPr>
          </w:p>
          <w:p w:rsidR="00811220" w:rsidRPr="006D6158" w:rsidRDefault="00811220" w:rsidP="006B531A">
            <w:pPr>
              <w:rPr>
                <w:lang w:val="ru-RU"/>
              </w:rPr>
            </w:pPr>
            <w:r w:rsidRPr="00DD75DD">
              <w:rPr>
                <w:lang w:val="ru-RU"/>
              </w:rPr>
              <w:t>Знать какими упражнениями развивают силу и скорость</w:t>
            </w:r>
            <w:r>
              <w:rPr>
                <w:lang w:val="ru-RU"/>
              </w:rPr>
              <w:t>.</w:t>
            </w:r>
          </w:p>
          <w:p w:rsidR="00811220" w:rsidRPr="006D6158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Освоение социальных норм, правил поведения, ролей и форм социальной жизни в группах и сообществах, включая взрослые и социальные сообщества</w:t>
            </w:r>
          </w:p>
        </w:tc>
        <w:tc>
          <w:tcPr>
            <w:tcW w:w="1508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выполнение передачи эстафетной палочки.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842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Включать беговые упражнения в различные формы занятий физической культурой</w:t>
            </w:r>
          </w:p>
        </w:tc>
        <w:tc>
          <w:tcPr>
            <w:tcW w:w="2835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прыжковых упражнений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11.10</w:t>
            </w:r>
          </w:p>
        </w:tc>
      </w:tr>
      <w:tr w:rsidR="00811220" w:rsidRPr="000C5E95">
        <w:tc>
          <w:tcPr>
            <w:tcW w:w="716" w:type="dxa"/>
          </w:tcPr>
          <w:p w:rsidR="00811220" w:rsidRPr="006B531A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13.</w:t>
            </w:r>
          </w:p>
        </w:tc>
        <w:tc>
          <w:tcPr>
            <w:tcW w:w="2120" w:type="dxa"/>
            <w:gridSpan w:val="2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Прыжки в высоту и в длину с разбега.Бег на длинные дистанции.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43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340" w:type="dxa"/>
          </w:tcPr>
          <w:p w:rsidR="00811220" w:rsidRPr="001C56DE" w:rsidRDefault="00811220" w:rsidP="006250FD">
            <w:pPr>
              <w:rPr>
                <w:b/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Уметь контролировать наг</w:t>
            </w:r>
            <w:r>
              <w:rPr>
                <w:lang w:val="ru-RU"/>
              </w:rPr>
              <w:t>рузку при длительном беге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Освоение социальных норм, правил поведения, ролей и форм социальной жизни в группах и сообществах, включая взрослые и социальные сообщества</w:t>
            </w:r>
          </w:p>
        </w:tc>
        <w:tc>
          <w:tcPr>
            <w:tcW w:w="1508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выполнение передачи эстафетной палочки.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842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Включать беговые упражнения в различные формы занятий физической культурой</w:t>
            </w:r>
          </w:p>
        </w:tc>
        <w:tc>
          <w:tcPr>
            <w:tcW w:w="2835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прыжковых упражнений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18.10</w:t>
            </w:r>
          </w:p>
        </w:tc>
      </w:tr>
      <w:tr w:rsidR="00811220" w:rsidRPr="000C5E95">
        <w:tc>
          <w:tcPr>
            <w:tcW w:w="716" w:type="dxa"/>
          </w:tcPr>
          <w:p w:rsidR="00811220" w:rsidRPr="006B531A" w:rsidRDefault="00811220" w:rsidP="006250FD">
            <w:pPr>
              <w:rPr>
                <w:lang w:val="ru-RU"/>
              </w:rPr>
            </w:pPr>
            <w:r w:rsidRPr="00DD75DD">
              <w:t>1</w:t>
            </w:r>
            <w:r>
              <w:rPr>
                <w:lang w:val="ru-RU"/>
              </w:rPr>
              <w:t>4</w:t>
            </w:r>
          </w:p>
        </w:tc>
        <w:tc>
          <w:tcPr>
            <w:tcW w:w="2120" w:type="dxa"/>
            <w:gridSpan w:val="2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 xml:space="preserve"> Бег на длинные дистанции и 1000м</w:t>
            </w:r>
            <w:r w:rsidRPr="00D6270F">
              <w:rPr>
                <w:b/>
                <w:lang w:val="ru-RU"/>
              </w:rPr>
              <w:t>.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43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340" w:type="dxa"/>
          </w:tcPr>
          <w:p w:rsidR="00811220" w:rsidRPr="001C56DE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Уметь применять разученные упражнения для развития выносливости</w:t>
            </w:r>
            <w:r>
              <w:rPr>
                <w:lang w:val="ru-RU"/>
              </w:rPr>
              <w:t>.</w:t>
            </w:r>
            <w:r w:rsidRPr="00DD75DD">
              <w:rPr>
                <w:lang w:val="ru-RU"/>
              </w:rPr>
              <w:t xml:space="preserve"> </w:t>
            </w:r>
          </w:p>
          <w:p w:rsidR="00811220" w:rsidRPr="007A7070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Освоение социальных норм, правил поведения, ролей и форм социальной жизни в группах и сообществах, включая взрослые и социальные сообщества</w:t>
            </w:r>
          </w:p>
        </w:tc>
        <w:tc>
          <w:tcPr>
            <w:tcW w:w="1508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выполнение передачи эстафетной палочки.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842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Включать беговые упражнения в различные формы занятий физической культурой</w:t>
            </w:r>
          </w:p>
        </w:tc>
        <w:tc>
          <w:tcPr>
            <w:tcW w:w="2835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прыжковых упражнений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18.10</w:t>
            </w:r>
          </w:p>
        </w:tc>
      </w:tr>
      <w:tr w:rsidR="00811220" w:rsidRPr="000C5E95">
        <w:tc>
          <w:tcPr>
            <w:tcW w:w="716" w:type="dxa"/>
          </w:tcPr>
          <w:p w:rsidR="00811220" w:rsidRPr="006B531A" w:rsidRDefault="00811220" w:rsidP="006250FD">
            <w:pPr>
              <w:rPr>
                <w:lang w:val="ru-RU"/>
              </w:rPr>
            </w:pPr>
            <w:r w:rsidRPr="00DD75DD">
              <w:t>1</w:t>
            </w:r>
            <w:r>
              <w:rPr>
                <w:lang w:val="ru-RU"/>
              </w:rPr>
              <w:t>5</w:t>
            </w:r>
          </w:p>
        </w:tc>
        <w:tc>
          <w:tcPr>
            <w:tcW w:w="2120" w:type="dxa"/>
            <w:gridSpan w:val="2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Длительный бег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43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340" w:type="dxa"/>
          </w:tcPr>
          <w:p w:rsidR="00811220" w:rsidRPr="001C56DE" w:rsidRDefault="00811220" w:rsidP="006250FD">
            <w:pPr>
              <w:rPr>
                <w:b/>
                <w:lang w:val="ru-RU"/>
              </w:rPr>
            </w:pPr>
          </w:p>
          <w:p w:rsidR="00811220" w:rsidRPr="007A7070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Уметь демонстрировать варианты беговых упражнений</w:t>
            </w:r>
            <w:r>
              <w:rPr>
                <w:lang w:val="ru-RU"/>
              </w:rPr>
              <w:t>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Освоение социальных норм, правил поведения, ролей и форм социальной жизни в группах и сообществах, включая взрослые и социальные сообщества</w:t>
            </w:r>
          </w:p>
        </w:tc>
        <w:tc>
          <w:tcPr>
            <w:tcW w:w="1508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выполнение передачи эстафетной палочки.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842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Включать беговые упражнения в различные формы занятий физической культурой</w:t>
            </w:r>
          </w:p>
        </w:tc>
        <w:tc>
          <w:tcPr>
            <w:tcW w:w="2835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прыжковых упражнений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25.10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</w:tr>
      <w:tr w:rsidR="00811220" w:rsidRPr="000C5E95">
        <w:tc>
          <w:tcPr>
            <w:tcW w:w="716" w:type="dxa"/>
          </w:tcPr>
          <w:p w:rsidR="00811220" w:rsidRPr="006B531A" w:rsidRDefault="00811220" w:rsidP="006250FD">
            <w:pPr>
              <w:rPr>
                <w:lang w:val="ru-RU"/>
              </w:rPr>
            </w:pPr>
            <w:r w:rsidRPr="00DD75DD">
              <w:t>1</w:t>
            </w:r>
            <w:r>
              <w:rPr>
                <w:lang w:val="ru-RU"/>
              </w:rPr>
              <w:t>6.</w:t>
            </w:r>
          </w:p>
        </w:tc>
        <w:tc>
          <w:tcPr>
            <w:tcW w:w="2120" w:type="dxa"/>
            <w:gridSpan w:val="2"/>
          </w:tcPr>
          <w:p w:rsidR="00811220" w:rsidRPr="00D6270F" w:rsidRDefault="00811220" w:rsidP="006B531A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Кроссовая подготовка</w:t>
            </w:r>
          </w:p>
        </w:tc>
        <w:tc>
          <w:tcPr>
            <w:tcW w:w="1843" w:type="dxa"/>
            <w:gridSpan w:val="2"/>
          </w:tcPr>
          <w:p w:rsidR="00811220" w:rsidRPr="006B531A" w:rsidRDefault="00811220" w:rsidP="006250FD">
            <w:pPr>
              <w:rPr>
                <w:lang w:val="ru-RU"/>
              </w:rPr>
            </w:pPr>
            <w:r w:rsidRPr="00DD75DD">
              <w:t>1 час</w:t>
            </w:r>
          </w:p>
        </w:tc>
        <w:tc>
          <w:tcPr>
            <w:tcW w:w="2340" w:type="dxa"/>
          </w:tcPr>
          <w:p w:rsidR="00811220" w:rsidRPr="001C56DE" w:rsidRDefault="00811220" w:rsidP="006250FD">
            <w:pPr>
              <w:rPr>
                <w:b/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Уметь выполнять беговые упражнения на время для развития выносливости</w:t>
            </w:r>
          </w:p>
          <w:p w:rsidR="00811220" w:rsidRPr="007A7070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Освоение социальных норм, правил поведения, ролей и форм социальной жизни в группах и сообществах, включая взрослые и социальные сообщества</w:t>
            </w:r>
          </w:p>
        </w:tc>
        <w:tc>
          <w:tcPr>
            <w:tcW w:w="1508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выполнение передачи эстафетной палочки.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842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Включать беговые упражнения в различные формы занятий физической культурой</w:t>
            </w:r>
          </w:p>
        </w:tc>
        <w:tc>
          <w:tcPr>
            <w:tcW w:w="2835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прыжковых упражнений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25.10</w:t>
            </w:r>
          </w:p>
        </w:tc>
      </w:tr>
      <w:tr w:rsidR="00811220" w:rsidRPr="00DD75DD">
        <w:tc>
          <w:tcPr>
            <w:tcW w:w="2836" w:type="dxa"/>
            <w:gridSpan w:val="3"/>
          </w:tcPr>
          <w:p w:rsidR="00811220" w:rsidRPr="00D6270F" w:rsidRDefault="00811220" w:rsidP="006250FD">
            <w:pPr>
              <w:rPr>
                <w:b/>
              </w:rPr>
            </w:pPr>
            <w:r w:rsidRPr="00D6270F">
              <w:rPr>
                <w:b/>
              </w:rPr>
              <w:t>Всего часов</w:t>
            </w:r>
          </w:p>
        </w:tc>
        <w:tc>
          <w:tcPr>
            <w:tcW w:w="12757" w:type="dxa"/>
            <w:gridSpan w:val="10"/>
          </w:tcPr>
          <w:p w:rsidR="00811220" w:rsidRPr="006B531A" w:rsidRDefault="00811220" w:rsidP="006250FD">
            <w:pPr>
              <w:rPr>
                <w:b/>
                <w:lang w:val="ru-RU"/>
              </w:rPr>
            </w:pPr>
            <w:r>
              <w:rPr>
                <w:b/>
              </w:rPr>
              <w:t>1</w:t>
            </w:r>
            <w:r>
              <w:rPr>
                <w:b/>
                <w:lang w:val="ru-RU"/>
              </w:rPr>
              <w:t>6</w:t>
            </w:r>
          </w:p>
        </w:tc>
        <w:tc>
          <w:tcPr>
            <w:tcW w:w="8574" w:type="dxa"/>
          </w:tcPr>
          <w:p w:rsidR="00811220" w:rsidRPr="00D6270F" w:rsidRDefault="00811220" w:rsidP="006250FD">
            <w:pPr>
              <w:rPr>
                <w:b/>
              </w:rPr>
            </w:pPr>
          </w:p>
        </w:tc>
      </w:tr>
      <w:tr w:rsidR="00811220" w:rsidRPr="00DD75DD">
        <w:tc>
          <w:tcPr>
            <w:tcW w:w="15593" w:type="dxa"/>
            <w:gridSpan w:val="13"/>
          </w:tcPr>
          <w:p w:rsidR="00811220" w:rsidRPr="00D6270F" w:rsidRDefault="00811220" w:rsidP="006250FD">
            <w:pPr>
              <w:jc w:val="center"/>
              <w:rPr>
                <w:b/>
              </w:rPr>
            </w:pPr>
            <w:r w:rsidRPr="00D6270F">
              <w:rPr>
                <w:b/>
              </w:rPr>
              <w:t>Гимнастика. - 16 часов</w:t>
            </w:r>
          </w:p>
        </w:tc>
        <w:tc>
          <w:tcPr>
            <w:tcW w:w="8574" w:type="dxa"/>
          </w:tcPr>
          <w:p w:rsidR="00811220" w:rsidRPr="00D6270F" w:rsidRDefault="00811220" w:rsidP="006250FD">
            <w:pPr>
              <w:jc w:val="center"/>
              <w:rPr>
                <w:b/>
              </w:rPr>
            </w:pPr>
          </w:p>
        </w:tc>
      </w:tr>
      <w:tr w:rsidR="00811220" w:rsidRPr="000C5E95">
        <w:tc>
          <w:tcPr>
            <w:tcW w:w="716" w:type="dxa"/>
          </w:tcPr>
          <w:p w:rsidR="00811220" w:rsidRPr="006B531A" w:rsidRDefault="00811220" w:rsidP="006250FD">
            <w:pPr>
              <w:rPr>
                <w:lang w:val="ru-RU"/>
              </w:rPr>
            </w:pPr>
            <w:r>
              <w:t>1</w:t>
            </w:r>
            <w:r>
              <w:rPr>
                <w:lang w:val="ru-RU"/>
              </w:rPr>
              <w:t>7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Инструктаж по гимнастике на уроках. </w:t>
            </w:r>
            <w:r>
              <w:rPr>
                <w:b/>
                <w:lang w:val="ru-RU"/>
              </w:rPr>
              <w:t>Кувырок вперед и назад.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>
            <w:r w:rsidRPr="00DD75DD">
              <w:t>Вводный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Pr="001C56DE" w:rsidRDefault="00811220" w:rsidP="006250FD">
            <w:pPr>
              <w:rPr>
                <w:b/>
                <w:lang w:val="ru-RU" w:eastAsia="en-US"/>
              </w:rPr>
            </w:pPr>
            <w:r w:rsidRPr="001C56DE">
              <w:rPr>
                <w:b/>
                <w:lang w:val="ru-RU" w:eastAsia="en-US"/>
              </w:rPr>
              <w:t>Знать:</w:t>
            </w:r>
          </w:p>
          <w:p w:rsidR="00811220" w:rsidRPr="0039237D" w:rsidRDefault="00811220" w:rsidP="006250FD">
            <w:pPr>
              <w:rPr>
                <w:lang w:val="ru-RU" w:eastAsia="en-US"/>
              </w:rPr>
            </w:pPr>
            <w:r>
              <w:rPr>
                <w:sz w:val="22"/>
                <w:szCs w:val="22"/>
                <w:lang w:val="ru-RU" w:eastAsia="en-US"/>
              </w:rPr>
              <w:t>Технику безопасности на занятиях по гимнастике</w:t>
            </w:r>
          </w:p>
          <w:p w:rsidR="00811220" w:rsidRPr="009F11F6" w:rsidRDefault="00811220" w:rsidP="006250FD">
            <w:pPr>
              <w:rPr>
                <w:lang w:val="ru-RU" w:eastAsia="en-US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Ориентация в нравственном содержании и смысле поступков как собственных, так и окружающих людей.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вариативное выполнение строевых упражнений. Видеть красоту движений, выделять и обосновывать эстетические признаки в движениях и передвижениях человека.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Соблюдать правила техники безопасности при выполнении строевых упражнений.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действий.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строевые упражнения в различные формы занятий физической культурой.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08.11</w:t>
            </w:r>
          </w:p>
        </w:tc>
      </w:tr>
      <w:tr w:rsidR="00811220" w:rsidRPr="000C5E95">
        <w:tc>
          <w:tcPr>
            <w:tcW w:w="716" w:type="dxa"/>
          </w:tcPr>
          <w:p w:rsidR="00811220" w:rsidRPr="002B4526" w:rsidRDefault="00811220" w:rsidP="006250FD">
            <w:pPr>
              <w:rPr>
                <w:lang w:val="ru-RU"/>
              </w:rPr>
            </w:pPr>
            <w:r>
              <w:t>1</w:t>
            </w:r>
            <w:r>
              <w:rPr>
                <w:lang w:val="ru-RU"/>
              </w:rPr>
              <w:t>8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>Элементы гимнастики.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 </w:t>
            </w:r>
            <w:r>
              <w:rPr>
                <w:b/>
                <w:lang w:val="ru-RU"/>
              </w:rPr>
              <w:t>Стойка на лопатках.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Pr="00FF3C16" w:rsidRDefault="00811220" w:rsidP="006250FD">
            <w:pPr>
              <w:widowControl/>
              <w:autoSpaceDE/>
              <w:autoSpaceDN/>
              <w:adjustRightInd/>
              <w:spacing w:after="200"/>
              <w:rPr>
                <w:b/>
                <w:lang w:val="ru-RU" w:eastAsia="en-US"/>
              </w:rPr>
            </w:pPr>
            <w:r>
              <w:rPr>
                <w:sz w:val="22"/>
                <w:szCs w:val="22"/>
                <w:lang w:val="ru-RU" w:eastAsia="en-US"/>
              </w:rPr>
              <w:t>Уметь выполнять элементы гимнастикивыполнять построения и перестроения в строю</w:t>
            </w:r>
          </w:p>
          <w:p w:rsidR="00811220" w:rsidRPr="0039237D" w:rsidRDefault="00811220" w:rsidP="006250FD">
            <w:pPr>
              <w:widowControl/>
              <w:autoSpaceDE/>
              <w:autoSpaceDN/>
              <w:adjustRightInd/>
              <w:spacing w:after="200"/>
              <w:rPr>
                <w:lang w:val="ru-RU" w:eastAsia="en-US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Ориентация в нравственном содержании и смысле поступков как собственных, так и окружающих людей.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вариативное выполнение строевых упражнений. Видеть красоту движений, выделять и обосновывать эстетические признаки в движениях и передвижениях человека.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Соблюдать правила техники безопасности при выполнении строевых упражнений.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действий.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строевые упражнения в различные формы занятий физической культурой.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08.11</w:t>
            </w:r>
          </w:p>
        </w:tc>
      </w:tr>
      <w:tr w:rsidR="00811220" w:rsidRPr="000C5E95">
        <w:tc>
          <w:tcPr>
            <w:tcW w:w="716" w:type="dxa"/>
          </w:tcPr>
          <w:p w:rsidR="00811220" w:rsidRPr="002B4526" w:rsidRDefault="00811220" w:rsidP="006250FD">
            <w:pPr>
              <w:rPr>
                <w:lang w:val="ru-RU"/>
              </w:rPr>
            </w:pPr>
            <w:r>
              <w:t>1</w:t>
            </w:r>
            <w:r>
              <w:rPr>
                <w:lang w:val="ru-RU"/>
              </w:rPr>
              <w:t>9-20</w:t>
            </w:r>
          </w:p>
        </w:tc>
        <w:tc>
          <w:tcPr>
            <w:tcW w:w="2026" w:type="dxa"/>
          </w:tcPr>
          <w:p w:rsidR="00811220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Правила страховки.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Опорные прыжки.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FF3C16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Pr="00DD75DD">
              <w:t xml:space="preserve"> час</w:t>
            </w:r>
            <w:r>
              <w:rPr>
                <w:lang w:val="ru-RU"/>
              </w:rPr>
              <w:t>а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Pr="001C56DE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Уметь описывать технику опорного прыжка</w:t>
            </w:r>
            <w:r>
              <w:rPr>
                <w:lang w:val="ru-RU"/>
              </w:rPr>
              <w:t xml:space="preserve">. </w:t>
            </w:r>
            <w:r w:rsidRPr="001C56DE">
              <w:rPr>
                <w:lang w:val="ru-RU"/>
              </w:rPr>
              <w:t>Уметь объяснить правила подстраховки при выполнении опорного прыжка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Ориентация в нравственном содержании и смысле поступков как собственных, так и окружающих людей.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вариативное выполнение строевых упражнений. Видеть красоту движений, выделять и обосновывать эстетические признаки в движениях и передвижениях человека.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Соблюдать правила техники безопасности при выполнении строевых упражнений.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действий.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строевые упражнения в различные формы занятий физической культурой.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15.11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  15.11</w:t>
            </w:r>
          </w:p>
        </w:tc>
      </w:tr>
      <w:tr w:rsidR="00811220" w:rsidRPr="000C5E95">
        <w:tc>
          <w:tcPr>
            <w:tcW w:w="716" w:type="dxa"/>
          </w:tcPr>
          <w:p w:rsidR="00811220" w:rsidRPr="00FF3C16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Строевые ,акробатические упражнения.</w:t>
            </w:r>
            <w:r w:rsidRPr="00D6270F">
              <w:rPr>
                <w:b/>
                <w:lang w:val="ru-RU"/>
              </w:rPr>
              <w:t xml:space="preserve">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</w:rPr>
            </w:pPr>
          </w:p>
        </w:tc>
        <w:tc>
          <w:tcPr>
            <w:tcW w:w="1814" w:type="dxa"/>
            <w:gridSpan w:val="2"/>
          </w:tcPr>
          <w:p w:rsidR="00811220" w:rsidRPr="006F244C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Pr="00DD75DD">
              <w:t xml:space="preserve">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Уметь выполнять акробатические упражнения в ко</w:t>
            </w:r>
            <w:r>
              <w:rPr>
                <w:lang w:val="ru-RU"/>
              </w:rPr>
              <w:t>мплексе</w:t>
            </w:r>
          </w:p>
          <w:p w:rsidR="00811220" w:rsidRPr="00BE74DA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Ориентация в нравственном содержании и смысле поступков как собственных, так и окружающих людей.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вариативное выполнение строевых упражнений. Видеть красоту движений, выделять и обосновывать эстетические признаки в движениях и передвижениях человека.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Соблюдать правила техники безопасности при выполнении строевых упражнений.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действий.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строевые упражнения в различные формы занятий физической культурой.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22.11</w:t>
            </w:r>
          </w:p>
        </w:tc>
      </w:tr>
      <w:tr w:rsidR="00811220" w:rsidRPr="000C5E95">
        <w:tc>
          <w:tcPr>
            <w:tcW w:w="716" w:type="dxa"/>
          </w:tcPr>
          <w:p w:rsidR="00811220" w:rsidRPr="00FF3C16" w:rsidRDefault="00811220" w:rsidP="006250FD">
            <w:pPr>
              <w:rPr>
                <w:lang w:val="ru-RU"/>
              </w:rPr>
            </w:pPr>
            <w:r>
              <w:t>2</w:t>
            </w:r>
            <w:r>
              <w:rPr>
                <w:lang w:val="ru-RU"/>
              </w:rPr>
              <w:t>2</w:t>
            </w:r>
          </w:p>
        </w:tc>
        <w:tc>
          <w:tcPr>
            <w:tcW w:w="2026" w:type="dxa"/>
          </w:tcPr>
          <w:p w:rsidR="00811220" w:rsidRPr="00FF3C16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Упражнения  в равновесии.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color w:val="000000"/>
                <w:lang w:val="ru-RU"/>
              </w:rPr>
              <w:t xml:space="preserve"> </w:t>
            </w: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самостоятельно выполнять комплекс акробатических упражнений из ранее изученных упражнений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Ориентация в нравственном содержании и смысле поступков как собственных, так и окружающих людей.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вариативное выполнение строевых упражнений. Видеть красоту движений, выделять и обосновывать эстетические признаки в движениях и передвижениях человека.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Соблюдать правила техники безопасности при выполнении строевых упражнений.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действий.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строевые упражнения в различные формы занятий физической культурой.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22.11</w:t>
            </w:r>
          </w:p>
        </w:tc>
      </w:tr>
      <w:tr w:rsidR="00811220" w:rsidRPr="000C5E95">
        <w:tc>
          <w:tcPr>
            <w:tcW w:w="716" w:type="dxa"/>
          </w:tcPr>
          <w:p w:rsidR="00811220" w:rsidRPr="00FF3C16" w:rsidRDefault="00811220" w:rsidP="006250FD">
            <w:pPr>
              <w:rPr>
                <w:lang w:val="ru-RU"/>
              </w:rPr>
            </w:pPr>
            <w:r>
              <w:t>2</w:t>
            </w:r>
            <w:r>
              <w:rPr>
                <w:lang w:val="ru-RU"/>
              </w:rPr>
              <w:t>3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Упражнения на гимнастической скамейке.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самостоятельно выполнять комплекс  упражнений на гибкость из ранее изученных</w:t>
            </w:r>
          </w:p>
          <w:p w:rsidR="00811220" w:rsidRPr="00DD75DD" w:rsidRDefault="00811220" w:rsidP="00D64376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Ориентация в нравственном содержании и смысле поступков как собственных, так и окружающих людей.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вариативное выполнение строевых упражнений. Видеть красоту движений, выделять и обосновывать эстетические признаки в движениях и передвижениях человека.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Соблюдать правила техники безопасности при выполнении строевых упражнений.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действий.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строевые упражнения в различные формы занятий физической культурой.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29.11</w:t>
            </w:r>
          </w:p>
        </w:tc>
      </w:tr>
      <w:tr w:rsidR="00811220" w:rsidRPr="000C5E95">
        <w:tc>
          <w:tcPr>
            <w:tcW w:w="716" w:type="dxa"/>
          </w:tcPr>
          <w:p w:rsidR="00811220" w:rsidRPr="00FF3C16" w:rsidRDefault="00811220" w:rsidP="00FF3C16">
            <w:pPr>
              <w:rPr>
                <w:lang w:val="ru-RU"/>
              </w:rPr>
            </w:pPr>
            <w:r w:rsidRPr="00DD75DD">
              <w:t>2</w:t>
            </w:r>
            <w:r>
              <w:rPr>
                <w:lang w:val="ru-RU"/>
              </w:rPr>
              <w:t>4-25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>Висы и упоры.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FF3C16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Pr="00DD75DD">
              <w:t xml:space="preserve"> час</w:t>
            </w:r>
            <w:r>
              <w:rPr>
                <w:lang w:val="ru-RU"/>
              </w:rPr>
              <w:t>а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Уметь выполнять страховку при выполнении упражнений на гибкость</w:t>
            </w:r>
          </w:p>
          <w:p w:rsidR="00811220" w:rsidRPr="00DD75DD" w:rsidRDefault="00811220" w:rsidP="00D64376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Ориентация в нравственном содержании и смысле поступков как собственных, так и окружающих людей.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вариативное выполнение строевых упражнений. Видеть красоту движений, выделять и обосновывать эстетические признаки в движениях и передвижениях человека.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Соблюдать правила техники безопасности при выполнении строевых упражнений.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действий.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строевые упражнения в различные формы занятий физической культурой.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29.11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06.12</w:t>
            </w:r>
          </w:p>
        </w:tc>
      </w:tr>
      <w:tr w:rsidR="00811220" w:rsidRPr="000C5E95">
        <w:tc>
          <w:tcPr>
            <w:tcW w:w="716" w:type="dxa"/>
          </w:tcPr>
          <w:p w:rsidR="00811220" w:rsidRPr="00FF3C16" w:rsidRDefault="00811220" w:rsidP="006250FD">
            <w:pPr>
              <w:rPr>
                <w:lang w:val="ru-RU"/>
              </w:rPr>
            </w:pPr>
            <w:r>
              <w:t>2</w:t>
            </w:r>
            <w:r>
              <w:rPr>
                <w:lang w:val="ru-RU"/>
              </w:rPr>
              <w:t>6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Вис на согнутых руках.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самостоятельно выполнять комплекс  упражнений  из ранее изученных</w:t>
            </w:r>
          </w:p>
          <w:p w:rsidR="00811220" w:rsidRPr="00DD75DD" w:rsidRDefault="00811220" w:rsidP="00D64376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Ориентация в нравственном содержании и смысле поступков как собственных, так и окружающих людей.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вариативное выполнение строевых упражнений. Видеть красоту движений, выделять и обосновывать эстетические признаки в движениях и передвижениях человека.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Соблюдать правила техники безопасности при выполнении строевых упражнений.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действий.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строевые упражнения в различные формы занятий физической культурой.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06.12</w:t>
            </w:r>
          </w:p>
        </w:tc>
      </w:tr>
      <w:tr w:rsidR="00811220" w:rsidRPr="000C5E95">
        <w:tc>
          <w:tcPr>
            <w:tcW w:w="716" w:type="dxa"/>
          </w:tcPr>
          <w:p w:rsidR="00811220" w:rsidRPr="00FF3C16" w:rsidRDefault="00811220" w:rsidP="006250FD">
            <w:pPr>
              <w:rPr>
                <w:lang w:val="ru-RU"/>
              </w:rPr>
            </w:pPr>
            <w:r>
              <w:t>2</w:t>
            </w:r>
            <w:r>
              <w:rPr>
                <w:lang w:val="ru-RU"/>
              </w:rPr>
              <w:t>7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Упоры на полу.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6057F5" w:rsidRDefault="00811220" w:rsidP="006250FD">
            <w:pPr>
              <w:rPr>
                <w:lang w:val="ru-RU"/>
              </w:rPr>
            </w:pPr>
            <w:r w:rsidRPr="006057F5">
              <w:rPr>
                <w:lang w:val="ru-RU"/>
              </w:rPr>
              <w:t>Уметь определять правильную осанку. Упражнения для осанки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Ориентация в нравственном содержании и смысле поступков как собственных, так и окружающих людей.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вариативное выполнение строевых упражнений. Видеть красоту движений, выделять и обосновывать эстетические признаки в движениях и передвижениях человека.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Соблюдать правила техники безопасности при выполнении строевых упражнений.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действий.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строевые упражнения в различные формы занятий физической культурой.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13.12</w:t>
            </w:r>
          </w:p>
        </w:tc>
      </w:tr>
      <w:tr w:rsidR="00811220" w:rsidRPr="000C5E95">
        <w:tc>
          <w:tcPr>
            <w:tcW w:w="716" w:type="dxa"/>
          </w:tcPr>
          <w:p w:rsidR="00811220" w:rsidRPr="00FF3C16" w:rsidRDefault="00811220" w:rsidP="006250FD">
            <w:pPr>
              <w:rPr>
                <w:lang w:val="ru-RU"/>
              </w:rPr>
            </w:pPr>
            <w:r>
              <w:t>2</w:t>
            </w:r>
            <w:r>
              <w:rPr>
                <w:lang w:val="ru-RU"/>
              </w:rPr>
              <w:t>8-29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Подтягивание.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</w:rPr>
            </w:pPr>
          </w:p>
        </w:tc>
        <w:tc>
          <w:tcPr>
            <w:tcW w:w="1814" w:type="dxa"/>
            <w:gridSpan w:val="2"/>
          </w:tcPr>
          <w:p w:rsidR="00811220" w:rsidRPr="00FF3C16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Pr="00DD75DD">
              <w:t xml:space="preserve"> час</w:t>
            </w:r>
            <w:r>
              <w:rPr>
                <w:lang w:val="ru-RU"/>
              </w:rPr>
              <w:t>а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самостоятельно выполнять комплекс силовых упражнений на выносливость из ранее изученных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 w:rsidRPr="00E22581">
              <w:rPr>
                <w:lang w:val="ru-RU"/>
              </w:rPr>
              <w:t>»</w:t>
            </w: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Ориентация в нравственном содержании и смысле поступков как собственных, так и окружающих людей.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вариативное выполнение строевых упражнений. Видеть красоту движений, выделять и обосновывать эстетические признаки в движениях и передвижениях человека.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Соблюдать правила техники безопасности при выполнении строевых упражнений.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действий.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строевые упражнения в различные формы занятий физической культурой.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13.12     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20.12</w:t>
            </w:r>
          </w:p>
        </w:tc>
      </w:tr>
      <w:tr w:rsidR="00811220" w:rsidRPr="000C5E95">
        <w:tc>
          <w:tcPr>
            <w:tcW w:w="716" w:type="dxa"/>
          </w:tcPr>
          <w:p w:rsidR="00811220" w:rsidRPr="00FF3C16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Опорный прыжок.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DD75DD" w:rsidRDefault="00811220" w:rsidP="006250FD">
            <w:pPr>
              <w:rPr>
                <w:i/>
                <w:lang w:val="ru-RU"/>
              </w:rPr>
            </w:pPr>
            <w:r w:rsidRPr="00DD75DD">
              <w:rPr>
                <w:i/>
                <w:lang w:val="ru-RU"/>
              </w:rPr>
              <w:t>Уметь устно дать определение таких понятий как «сила», «выносливость»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i/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Ориентация в нравственном содержании и смысле поступков как собственных, так и окружающих людей.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вариативное выполнение строевых упражнений. Видеть красоту движений, выделять и обосновывать эстетические признаки в движениях и передвижениях человека.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Соблюдать правила техники безопасности при выполнении строевых упражнений.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действий.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строевые упражнения в различные формы занятий физической культурой.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20.12</w:t>
            </w:r>
          </w:p>
        </w:tc>
      </w:tr>
      <w:tr w:rsidR="00811220" w:rsidRPr="000C5E95">
        <w:tc>
          <w:tcPr>
            <w:tcW w:w="716" w:type="dxa"/>
          </w:tcPr>
          <w:p w:rsidR="00811220" w:rsidRPr="00FF3C16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Прыжок ноги врозь, приземление </w:t>
            </w:r>
          </w:p>
          <w:p w:rsidR="00811220" w:rsidRPr="00D6270F" w:rsidRDefault="00811220" w:rsidP="006250FD">
            <w:pPr>
              <w:rPr>
                <w:b/>
              </w:rPr>
            </w:pPr>
          </w:p>
        </w:tc>
        <w:tc>
          <w:tcPr>
            <w:tcW w:w="1814" w:type="dxa"/>
            <w:gridSpan w:val="2"/>
          </w:tcPr>
          <w:p w:rsidR="00811220" w:rsidRPr="006F244C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Pr="00DD75DD">
              <w:t xml:space="preserve">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самостоятельно выполнять комплекс  упражнений на гибкость из ранее изученных</w:t>
            </w:r>
          </w:p>
          <w:p w:rsidR="00811220" w:rsidRPr="00DD75DD" w:rsidRDefault="00811220" w:rsidP="00D64376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Ориентация в нравственном содержании и смысле поступков как собственных, так и окружающих людей.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вариативное выполнение строевых упражнений. Видеть красоту движений, выделять и обосновывать эстетические признаки в движениях и передвижениях человека.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Соблюдать правила техники безопасности при выполнении строевых упражнений.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действий.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строевые упражнения в различные формы занятий физической культурой.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27.12</w:t>
            </w:r>
          </w:p>
        </w:tc>
      </w:tr>
      <w:tr w:rsidR="00811220" w:rsidRPr="000C5E95">
        <w:tc>
          <w:tcPr>
            <w:tcW w:w="716" w:type="dxa"/>
          </w:tcPr>
          <w:p w:rsidR="00811220" w:rsidRPr="00FF3C16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Кувырок вперёд и назад.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6F244C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Pr="00DD75DD">
              <w:t xml:space="preserve">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D64376" w:rsidRDefault="00811220" w:rsidP="006250FD">
            <w:pPr>
              <w:rPr>
                <w:b/>
                <w:lang w:val="ru-RU"/>
              </w:rPr>
            </w:pPr>
            <w:r w:rsidRPr="00E22581">
              <w:rPr>
                <w:lang w:val="ru-RU"/>
              </w:rPr>
              <w:t>Уметь определять правильную осанку. Упражнения для осанки</w:t>
            </w:r>
            <w:r>
              <w:rPr>
                <w:lang w:val="ru-RU"/>
              </w:rPr>
              <w:t>.</w:t>
            </w:r>
            <w:r w:rsidRPr="00DD75DD">
              <w:rPr>
                <w:lang w:val="ru-RU"/>
              </w:rPr>
              <w:t xml:space="preserve">                                                   </w:t>
            </w: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Ориентация в нравственном содержании и смысле поступков как собственных, так и окружающих людей.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Демонстрировать вариативное выполнение строевых упражнений. Видеть красоту движений, выделять и обосновывать эстетические признаки в движениях и передвижениях человека.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Соблюдать правила техники безопасности при выполнении строевых упражнений.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действий.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строевые упражнения в различные формы занятий физической культурой.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27.12</w:t>
            </w:r>
          </w:p>
        </w:tc>
      </w:tr>
      <w:tr w:rsidR="00811220" w:rsidRPr="000C5E95">
        <w:tc>
          <w:tcPr>
            <w:tcW w:w="2742" w:type="dxa"/>
            <w:gridSpan w:val="2"/>
          </w:tcPr>
          <w:p w:rsidR="00811220" w:rsidRPr="00415C45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2851" w:type="dxa"/>
            <w:gridSpan w:val="11"/>
          </w:tcPr>
          <w:p w:rsidR="00811220" w:rsidRPr="00415C45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8574" w:type="dxa"/>
          </w:tcPr>
          <w:p w:rsidR="00811220" w:rsidRPr="009B4D9E" w:rsidRDefault="00811220" w:rsidP="006250FD">
            <w:pPr>
              <w:rPr>
                <w:b/>
                <w:lang w:val="ru-RU"/>
              </w:rPr>
            </w:pPr>
          </w:p>
        </w:tc>
      </w:tr>
      <w:tr w:rsidR="00811220" w:rsidRPr="00211AAA">
        <w:tc>
          <w:tcPr>
            <w:tcW w:w="15593" w:type="dxa"/>
            <w:gridSpan w:val="13"/>
          </w:tcPr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Спортивные игры-34часа</w:t>
            </w:r>
          </w:p>
          <w:p w:rsidR="00811220" w:rsidRPr="00D6270F" w:rsidRDefault="00811220" w:rsidP="006250FD">
            <w:pPr>
              <w:jc w:val="center"/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>Баскетбол - 15 ч</w:t>
            </w: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>Волейбол – 15 ч</w:t>
            </w:r>
          </w:p>
          <w:p w:rsidR="00811220" w:rsidRPr="00D6270F" w:rsidRDefault="00811220" w:rsidP="006250FD">
            <w:pPr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Футбол-4 часа</w:t>
            </w:r>
          </w:p>
        </w:tc>
        <w:tc>
          <w:tcPr>
            <w:tcW w:w="8574" w:type="dxa"/>
          </w:tcPr>
          <w:p w:rsidR="00811220" w:rsidRPr="00D6270F" w:rsidRDefault="00811220" w:rsidP="006250FD">
            <w:pPr>
              <w:jc w:val="center"/>
              <w:rPr>
                <w:b/>
                <w:lang w:val="ru-RU"/>
              </w:rPr>
            </w:pPr>
          </w:p>
        </w:tc>
      </w:tr>
      <w:tr w:rsidR="00811220" w:rsidRPr="00DD75DD">
        <w:tc>
          <w:tcPr>
            <w:tcW w:w="15593" w:type="dxa"/>
            <w:gridSpan w:val="13"/>
          </w:tcPr>
          <w:p w:rsidR="00811220" w:rsidRPr="00DD75DD" w:rsidRDefault="00811220" w:rsidP="006250FD">
            <w:pPr>
              <w:rPr>
                <w:i/>
              </w:rPr>
            </w:pPr>
            <w:r w:rsidRPr="00DD75DD">
              <w:rPr>
                <w:i/>
              </w:rPr>
              <w:t>Баскетбол-15ч.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i/>
              </w:rPr>
            </w:pPr>
          </w:p>
        </w:tc>
      </w:tr>
      <w:tr w:rsidR="00811220" w:rsidRPr="00F948CD">
        <w:tc>
          <w:tcPr>
            <w:tcW w:w="716" w:type="dxa"/>
          </w:tcPr>
          <w:p w:rsidR="00811220" w:rsidRPr="00415C45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1-2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Баскетбол. Инструктаж по ТБ </w:t>
            </w:r>
          </w:p>
          <w:p w:rsidR="00811220" w:rsidRPr="00D6270F" w:rsidRDefault="00811220" w:rsidP="006250FD">
            <w:pPr>
              <w:rPr>
                <w:b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2 часа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Знать правила баскетбола и уметь проводить занятия  спортивных игр в зале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Проявлять в игровых ситуациях доброжелательность, доверие, внимательность,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Моделировать технику игровых действий на площадке и вне площадки.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Использовать игровые действия волейбола для развития физических качеств.</w:t>
            </w: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26.12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16.12</w:t>
            </w:r>
          </w:p>
        </w:tc>
      </w:tr>
      <w:tr w:rsidR="00811220" w:rsidRPr="00F948CD">
        <w:tc>
          <w:tcPr>
            <w:tcW w:w="716" w:type="dxa"/>
          </w:tcPr>
          <w:p w:rsidR="00811220" w:rsidRPr="006F244C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3-4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Техника ведения мяча</w:t>
            </w:r>
          </w:p>
        </w:tc>
        <w:tc>
          <w:tcPr>
            <w:tcW w:w="1814" w:type="dxa"/>
            <w:gridSpan w:val="2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 часа</w:t>
            </w:r>
          </w:p>
          <w:p w:rsidR="00811220" w:rsidRPr="006F244C" w:rsidRDefault="00811220" w:rsidP="006250FD">
            <w:pPr>
              <w:rPr>
                <w:lang w:val="ru-RU"/>
              </w:rPr>
            </w:pPr>
          </w:p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Уметь выявлять и устранять ошибки при передачах мяча в парах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Проявлять в игровых ситуациях доброжелательность, доверие, внимательность,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Моделировать технику игровых действий на площадке и вне площадки.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Использовать игровые действия волейбола для развития физических качеств.</w:t>
            </w: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23.12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30.12</w:t>
            </w:r>
          </w:p>
        </w:tc>
      </w:tr>
      <w:tr w:rsidR="00811220" w:rsidRPr="00F948CD">
        <w:tc>
          <w:tcPr>
            <w:tcW w:w="716" w:type="dxa"/>
          </w:tcPr>
          <w:p w:rsidR="00811220" w:rsidRPr="006F244C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5-6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Техника передач мяча</w:t>
            </w:r>
          </w:p>
        </w:tc>
        <w:tc>
          <w:tcPr>
            <w:tcW w:w="1814" w:type="dxa"/>
            <w:gridSpan w:val="2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 часа</w:t>
            </w:r>
          </w:p>
          <w:p w:rsidR="00811220" w:rsidRPr="006F244C" w:rsidRDefault="00811220" w:rsidP="006250FD">
            <w:pPr>
              <w:rPr>
                <w:lang w:val="ru-RU"/>
              </w:rPr>
            </w:pPr>
          </w:p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Уметь выявлять и устранять ошибки при передачах мяча в парах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Проявлять в игровых ситуациях доброжелательность, доверие, внимательность,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Моделировать технику игровых действий на площадке и вне площадки.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Использовать игровые действия волейбола для развития физических качеств.</w:t>
            </w: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06.02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13.02</w:t>
            </w:r>
          </w:p>
        </w:tc>
      </w:tr>
      <w:tr w:rsidR="00811220" w:rsidRPr="00F948CD">
        <w:tc>
          <w:tcPr>
            <w:tcW w:w="716" w:type="dxa"/>
          </w:tcPr>
          <w:p w:rsidR="00811220" w:rsidRPr="006F244C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7-8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Техника ве</w:t>
            </w:r>
            <w:r w:rsidRPr="00D6270F">
              <w:rPr>
                <w:b/>
                <w:lang w:val="ru-RU"/>
              </w:rPr>
              <w:t xml:space="preserve">дения мяча.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>
              <w:rPr>
                <w:lang w:val="ru-RU"/>
              </w:rPr>
              <w:t>2</w:t>
            </w:r>
            <w:r w:rsidRPr="00DD75DD">
              <w:t xml:space="preserve"> часа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Уметь выявлять и устранять ошибки при передачах мяча в парах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Проявлять в игровых ситуациях доброжелательность, доверие, внимательность,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Моделировать технику игровых действий на площадке и вне площадки.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Использовать игровые действия волейбола для развития физических качеств.</w:t>
            </w: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20.02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27.02</w:t>
            </w:r>
          </w:p>
        </w:tc>
      </w:tr>
      <w:tr w:rsidR="00811220" w:rsidRPr="00F948CD">
        <w:tc>
          <w:tcPr>
            <w:tcW w:w="716" w:type="dxa"/>
          </w:tcPr>
          <w:p w:rsidR="00811220" w:rsidRPr="006F244C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9-10</w:t>
            </w:r>
          </w:p>
        </w:tc>
        <w:tc>
          <w:tcPr>
            <w:tcW w:w="2026" w:type="dxa"/>
          </w:tcPr>
          <w:p w:rsidR="00811220" w:rsidRPr="006F244C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Техника бросков по кольцу с места</w:t>
            </w:r>
          </w:p>
        </w:tc>
        <w:tc>
          <w:tcPr>
            <w:tcW w:w="1814" w:type="dxa"/>
            <w:gridSpan w:val="2"/>
          </w:tcPr>
          <w:p w:rsidR="00811220" w:rsidRPr="006F244C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 xml:space="preserve"> час</w:t>
            </w:r>
            <w:r>
              <w:rPr>
                <w:lang w:val="ru-RU"/>
              </w:rPr>
              <w:t>а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играть по правилам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Проявлять в игровых ситуациях доброжелательность, доверие, внимательность,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Моделировать технику игровых действий на площадке и вне площадки.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Использовать игровые действия волейбола для развития физических качеств.</w:t>
            </w: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06.03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13.03</w:t>
            </w:r>
          </w:p>
        </w:tc>
      </w:tr>
      <w:tr w:rsidR="00811220" w:rsidRPr="00F948CD">
        <w:tc>
          <w:tcPr>
            <w:tcW w:w="716" w:type="dxa"/>
          </w:tcPr>
          <w:p w:rsidR="00811220" w:rsidRPr="006F244C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11-12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Техника бросков по кольцу в движении</w:t>
            </w: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>
              <w:rPr>
                <w:lang w:val="ru-RU"/>
              </w:rPr>
              <w:t>2</w:t>
            </w:r>
            <w:r w:rsidRPr="00DD75DD">
              <w:t xml:space="preserve"> часа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играть по правилам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Проявлять в игровых ситуациях доброжелательность, доверие, внимательность,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Моделировать технику игровых действий на площадке и вне площадки.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Использовать игровые действия волейбола для развития физических качеств.</w:t>
            </w: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20.03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 03.04</w:t>
            </w:r>
          </w:p>
        </w:tc>
      </w:tr>
      <w:tr w:rsidR="00811220" w:rsidRPr="00F948CD">
        <w:tc>
          <w:tcPr>
            <w:tcW w:w="716" w:type="dxa"/>
          </w:tcPr>
          <w:p w:rsidR="00811220" w:rsidRDefault="00811220" w:rsidP="00415C45">
            <w:pPr>
              <w:rPr>
                <w:lang w:val="ru-RU"/>
              </w:rPr>
            </w:pPr>
            <w:r>
              <w:rPr>
                <w:lang w:val="ru-RU"/>
              </w:rPr>
              <w:t>13-14</w:t>
            </w:r>
          </w:p>
        </w:tc>
        <w:tc>
          <w:tcPr>
            <w:tcW w:w="2026" w:type="dxa"/>
          </w:tcPr>
          <w:p w:rsidR="00811220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Тактика игры в баскетбол</w:t>
            </w:r>
          </w:p>
        </w:tc>
        <w:tc>
          <w:tcPr>
            <w:tcW w:w="1814" w:type="dxa"/>
            <w:gridSpan w:val="2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 часа</w:t>
            </w:r>
          </w:p>
          <w:p w:rsidR="00811220" w:rsidRDefault="00811220" w:rsidP="006250FD">
            <w:pPr>
              <w:rPr>
                <w:lang w:val="ru-RU"/>
              </w:rPr>
            </w:pPr>
          </w:p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играть по правилам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Проявлять в игровых ситуациях доброжелательность, доверие, внимательность,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Моделировать технику игровых действий на площадке и вне площадки.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Использовать игровые действия волейбола для развития физических качеств.</w:t>
            </w: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10.04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   17.04</w:t>
            </w:r>
          </w:p>
        </w:tc>
      </w:tr>
      <w:tr w:rsidR="00811220" w:rsidRPr="00F948CD">
        <w:tc>
          <w:tcPr>
            <w:tcW w:w="716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2026" w:type="dxa"/>
          </w:tcPr>
          <w:p w:rsidR="00811220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Судейство игры в баскетбол</w:t>
            </w:r>
          </w:p>
        </w:tc>
        <w:tc>
          <w:tcPr>
            <w:tcW w:w="1814" w:type="dxa"/>
            <w:gridSpan w:val="2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 час</w:t>
            </w:r>
          </w:p>
          <w:p w:rsidR="00811220" w:rsidRDefault="00811220" w:rsidP="006250FD">
            <w:pPr>
              <w:rPr>
                <w:lang w:val="ru-RU"/>
              </w:rPr>
            </w:pPr>
          </w:p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играть по правилам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Проявлять в игровых ситуациях доброжелательность, доверие, внимательность,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Моделировать технику игровых действий на площадке и вне площадки.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Использовать игровые действия волейбола для развития физических качеств.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24.04</w:t>
            </w:r>
          </w:p>
        </w:tc>
      </w:tr>
      <w:tr w:rsidR="00811220" w:rsidRPr="00DD75DD">
        <w:tc>
          <w:tcPr>
            <w:tcW w:w="15593" w:type="dxa"/>
            <w:gridSpan w:val="13"/>
          </w:tcPr>
          <w:p w:rsidR="00811220" w:rsidRPr="00DD75DD" w:rsidRDefault="00811220" w:rsidP="006250FD">
            <w:pPr>
              <w:rPr>
                <w:i/>
              </w:rPr>
            </w:pPr>
            <w:r w:rsidRPr="00DD75DD">
              <w:rPr>
                <w:i/>
              </w:rPr>
              <w:t>Волейбол-15ч.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i/>
              </w:rPr>
            </w:pPr>
          </w:p>
        </w:tc>
      </w:tr>
      <w:tr w:rsidR="00811220" w:rsidRPr="00F948CD">
        <w:tc>
          <w:tcPr>
            <w:tcW w:w="716" w:type="dxa"/>
          </w:tcPr>
          <w:p w:rsidR="00811220" w:rsidRPr="00415C45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1-2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Волейбол. Инструктаж по ТБ. </w:t>
            </w:r>
          </w:p>
          <w:p w:rsidR="00811220" w:rsidRPr="00D6270F" w:rsidRDefault="00811220" w:rsidP="006250FD">
            <w:pPr>
              <w:rPr>
                <w:b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2 часа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играть в команде, знать правила поведения в спортивном зале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Проявлять в игровых ситуациях доброжелательность, доверие, внимательность,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Моделировать технику игровых действий на площадке и вне площадки.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Использовать игровые действия волейбола для развития физических качеств.</w:t>
            </w: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05.09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12.09</w:t>
            </w:r>
          </w:p>
        </w:tc>
      </w:tr>
      <w:tr w:rsidR="00811220" w:rsidRPr="00F948CD">
        <w:tc>
          <w:tcPr>
            <w:tcW w:w="716" w:type="dxa"/>
          </w:tcPr>
          <w:p w:rsidR="00811220" w:rsidRPr="00415C45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3-4</w:t>
            </w:r>
          </w:p>
        </w:tc>
        <w:tc>
          <w:tcPr>
            <w:tcW w:w="2026" w:type="dxa"/>
          </w:tcPr>
          <w:p w:rsidR="00811220" w:rsidRPr="00D60443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Техника подачи мяча</w:t>
            </w: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>
              <w:rPr>
                <w:lang w:val="ru-RU"/>
              </w:rPr>
              <w:t>2</w:t>
            </w:r>
            <w:r w:rsidRPr="00DD75DD">
              <w:t xml:space="preserve"> часа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выполнять технику прямой подачи, приём подачи под сеткой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Проявлять в игровых ситуациях доброжелательность, доверие, внимательность,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Моделировать технику игровых действий на площадке и вне площадки.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Использовать игровые действия волейбола для развития физических качеств.</w:t>
            </w: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19.09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26.09 </w:t>
            </w:r>
          </w:p>
        </w:tc>
      </w:tr>
      <w:tr w:rsidR="00811220" w:rsidRPr="00F948CD">
        <w:tc>
          <w:tcPr>
            <w:tcW w:w="716" w:type="dxa"/>
          </w:tcPr>
          <w:p w:rsidR="00811220" w:rsidRPr="00D60443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5-6</w:t>
            </w:r>
          </w:p>
        </w:tc>
        <w:tc>
          <w:tcPr>
            <w:tcW w:w="2026" w:type="dxa"/>
          </w:tcPr>
          <w:p w:rsidR="00811220" w:rsidRPr="00D60443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Техника передачи мяча через сетку</w:t>
            </w: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>
              <w:rPr>
                <w:lang w:val="ru-RU"/>
              </w:rPr>
              <w:t>2</w:t>
            </w:r>
            <w:r w:rsidRPr="00DD75DD">
              <w:t xml:space="preserve"> часа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выполнять технику прямой подачи, приём подачи под сеткой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Проявлять в игровых ситуациях доброжелательность, доверие, внимательность,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Моделировать технику игровых действий на площадке и вне площадки.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Использовать игровые действия волейбола для развития физических качеств.</w:t>
            </w: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03.10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10.10</w:t>
            </w:r>
          </w:p>
        </w:tc>
      </w:tr>
      <w:tr w:rsidR="00811220" w:rsidRPr="00F948CD">
        <w:tc>
          <w:tcPr>
            <w:tcW w:w="716" w:type="dxa"/>
          </w:tcPr>
          <w:p w:rsidR="00811220" w:rsidRPr="00D60443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7-8</w:t>
            </w:r>
          </w:p>
        </w:tc>
        <w:tc>
          <w:tcPr>
            <w:tcW w:w="2026" w:type="dxa"/>
          </w:tcPr>
          <w:p w:rsidR="00811220" w:rsidRPr="00D60443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Техника дальней подачи мяча</w:t>
            </w: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>
              <w:rPr>
                <w:lang w:val="ru-RU"/>
              </w:rPr>
              <w:t>2</w:t>
            </w:r>
            <w:r w:rsidRPr="00DD75DD">
              <w:t xml:space="preserve"> часа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выполнять технику прямой подачи, приём подачи под сеткой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Проявлять в игровых ситуациях доброжелательность, доверие, внимательность,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Моделировать технику игровых действий на площадке и вне площадки.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Использовать игровые действия волейбола для развития физических качеств.</w:t>
            </w: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17.10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24.10</w:t>
            </w:r>
          </w:p>
        </w:tc>
      </w:tr>
      <w:tr w:rsidR="00811220" w:rsidRPr="00F948CD">
        <w:tc>
          <w:tcPr>
            <w:tcW w:w="716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9-10</w:t>
            </w:r>
          </w:p>
        </w:tc>
        <w:tc>
          <w:tcPr>
            <w:tcW w:w="2026" w:type="dxa"/>
          </w:tcPr>
          <w:p w:rsidR="00811220" w:rsidRPr="00D60443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Техника владения мячом</w:t>
            </w: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>
              <w:rPr>
                <w:lang w:val="ru-RU"/>
              </w:rPr>
              <w:t>2</w:t>
            </w:r>
            <w:r w:rsidRPr="00DD75DD">
              <w:t xml:space="preserve"> часа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выполнять технику прямой подачи, приём подачи под сеткой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Проявлять в игровых ситуациях доброжелательность, доверие, внимательность,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Моделировать технику игровых действий на площадке и вне площадки.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Использовать игровые действия волейбола для развития физических качеств.</w:t>
            </w: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07.11 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14.11</w:t>
            </w:r>
          </w:p>
        </w:tc>
      </w:tr>
      <w:tr w:rsidR="00811220" w:rsidRPr="00F948CD">
        <w:tc>
          <w:tcPr>
            <w:tcW w:w="716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11-12</w:t>
            </w:r>
          </w:p>
        </w:tc>
        <w:tc>
          <w:tcPr>
            <w:tcW w:w="2026" w:type="dxa"/>
          </w:tcPr>
          <w:p w:rsidR="00811220" w:rsidRPr="00D60443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Тактика игры в парах, тройках</w:t>
            </w: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>
              <w:rPr>
                <w:lang w:val="ru-RU"/>
              </w:rPr>
              <w:t>2</w:t>
            </w:r>
            <w:r w:rsidRPr="00DD75DD">
              <w:t xml:space="preserve"> часа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выполнять технику прямой подачи, приём подачи под сеткой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Проявлять в игровых ситуациях доброжелательность, доверие, внимательность,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Моделировать технику игровых действий на площадке и вне площадки.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Использовать игровые действия волейбола для развития физических качеств.</w:t>
            </w: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21.11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28.11</w:t>
            </w:r>
          </w:p>
        </w:tc>
      </w:tr>
      <w:tr w:rsidR="00811220" w:rsidRPr="00F948CD">
        <w:tc>
          <w:tcPr>
            <w:tcW w:w="716" w:type="dxa"/>
          </w:tcPr>
          <w:p w:rsidR="00811220" w:rsidRPr="00415C45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13-14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Тактика игры в волейбол </w:t>
            </w:r>
          </w:p>
          <w:p w:rsidR="00811220" w:rsidRPr="00D6270F" w:rsidRDefault="00811220" w:rsidP="006250FD">
            <w:pPr>
              <w:rPr>
                <w:b/>
              </w:rPr>
            </w:pPr>
          </w:p>
        </w:tc>
        <w:tc>
          <w:tcPr>
            <w:tcW w:w="1814" w:type="dxa"/>
            <w:gridSpan w:val="2"/>
          </w:tcPr>
          <w:p w:rsidR="00811220" w:rsidRPr="00D60443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 xml:space="preserve"> час</w:t>
            </w:r>
            <w:r>
              <w:rPr>
                <w:lang w:val="ru-RU"/>
              </w:rPr>
              <w:t>а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Уметь выполнять подачи в парах, приём нижней подачи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Проявлять в игровых ситуациях доброжелательность, доверие, внимательность,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Моделировать технику игровых действий на площадке и вне площадки.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Использовать игровые действия волейбола для развития физических качеств.</w:t>
            </w: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05.12</w:t>
            </w:r>
          </w:p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12.12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</w:tr>
      <w:tr w:rsidR="00811220" w:rsidRPr="000C5E95">
        <w:tc>
          <w:tcPr>
            <w:tcW w:w="716" w:type="dxa"/>
          </w:tcPr>
          <w:p w:rsidR="00811220" w:rsidRPr="00415C45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Учебная игра по правилам волейбола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D60443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 xml:space="preserve">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1B2D7A">
              <w:rPr>
                <w:lang w:val="ru-RU"/>
              </w:rPr>
              <w:t>Уметь выполнять технику прямой подачи, приём подачи под сеткой, выполнять упражнения на развитие координации</w:t>
            </w:r>
          </w:p>
          <w:p w:rsidR="00811220" w:rsidRPr="001B2D7A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Проявлять в игровых ситуациях доброжелательность, доверие, внимательность,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Моделировать технику игровых действий на площадке и вне площадки.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Использовать игровые действия волейбола для развития физических качеств.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19.12</w:t>
            </w:r>
          </w:p>
        </w:tc>
      </w:tr>
      <w:tr w:rsidR="00811220" w:rsidRPr="000C5E95">
        <w:tc>
          <w:tcPr>
            <w:tcW w:w="2742" w:type="dxa"/>
            <w:gridSpan w:val="2"/>
          </w:tcPr>
          <w:p w:rsidR="00811220" w:rsidRPr="00415C45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2851" w:type="dxa"/>
            <w:gridSpan w:val="11"/>
          </w:tcPr>
          <w:p w:rsidR="00811220" w:rsidRPr="00415C45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8574" w:type="dxa"/>
          </w:tcPr>
          <w:p w:rsidR="00811220" w:rsidRPr="009B4D9E" w:rsidRDefault="00811220" w:rsidP="006250FD">
            <w:pPr>
              <w:rPr>
                <w:b/>
                <w:lang w:val="ru-RU"/>
              </w:rPr>
            </w:pPr>
          </w:p>
        </w:tc>
      </w:tr>
      <w:tr w:rsidR="00811220" w:rsidRPr="00DD75DD">
        <w:tc>
          <w:tcPr>
            <w:tcW w:w="15593" w:type="dxa"/>
            <w:gridSpan w:val="13"/>
          </w:tcPr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Pr="00DE735E" w:rsidRDefault="00811220" w:rsidP="000355C4">
            <w:pPr>
              <w:rPr>
                <w:b/>
                <w:lang w:val="ru-RU"/>
              </w:rPr>
            </w:pPr>
          </w:p>
          <w:p w:rsidR="00811220" w:rsidRPr="00DE735E" w:rsidRDefault="00811220" w:rsidP="000355C4">
            <w:pPr>
              <w:rPr>
                <w:b/>
                <w:lang w:val="ru-RU"/>
              </w:rPr>
            </w:pPr>
          </w:p>
          <w:p w:rsidR="00811220" w:rsidRDefault="00811220" w:rsidP="000355C4">
            <w:pPr>
              <w:rPr>
                <w:b/>
                <w:lang w:val="ru-RU"/>
              </w:rPr>
            </w:pPr>
            <w:r w:rsidRPr="00DE735E">
              <w:rPr>
                <w:b/>
                <w:lang w:val="ru-RU"/>
              </w:rPr>
              <w:t xml:space="preserve">                                                                                                </w:t>
            </w:r>
          </w:p>
          <w:p w:rsidR="00811220" w:rsidRDefault="00811220" w:rsidP="000355C4">
            <w:pPr>
              <w:rPr>
                <w:b/>
                <w:lang w:val="ru-RU"/>
              </w:rPr>
            </w:pPr>
          </w:p>
          <w:p w:rsidR="00811220" w:rsidRDefault="00811220" w:rsidP="000355C4">
            <w:pPr>
              <w:rPr>
                <w:b/>
                <w:lang w:val="ru-RU"/>
              </w:rPr>
            </w:pPr>
          </w:p>
          <w:p w:rsidR="00811220" w:rsidRDefault="00811220" w:rsidP="000355C4">
            <w:pPr>
              <w:rPr>
                <w:b/>
                <w:lang w:val="ru-RU"/>
              </w:rPr>
            </w:pPr>
          </w:p>
          <w:p w:rsidR="00811220" w:rsidRDefault="00811220" w:rsidP="000355C4">
            <w:pPr>
              <w:rPr>
                <w:b/>
                <w:lang w:val="ru-RU"/>
              </w:rPr>
            </w:pPr>
          </w:p>
          <w:p w:rsidR="00811220" w:rsidRDefault="00811220" w:rsidP="000355C4">
            <w:pPr>
              <w:rPr>
                <w:b/>
                <w:lang w:val="ru-RU"/>
              </w:rPr>
            </w:pPr>
          </w:p>
          <w:p w:rsidR="00811220" w:rsidRDefault="00811220" w:rsidP="000355C4">
            <w:pPr>
              <w:rPr>
                <w:b/>
                <w:lang w:val="ru-RU"/>
              </w:rPr>
            </w:pPr>
          </w:p>
          <w:p w:rsidR="00811220" w:rsidRDefault="00811220" w:rsidP="000355C4">
            <w:pPr>
              <w:rPr>
                <w:b/>
                <w:lang w:val="ru-RU"/>
              </w:rPr>
            </w:pPr>
          </w:p>
          <w:p w:rsidR="00811220" w:rsidRDefault="00811220" w:rsidP="000355C4">
            <w:pPr>
              <w:rPr>
                <w:b/>
                <w:lang w:val="ru-RU"/>
              </w:rPr>
            </w:pPr>
          </w:p>
          <w:p w:rsidR="00811220" w:rsidRDefault="00811220" w:rsidP="000355C4">
            <w:pPr>
              <w:rPr>
                <w:b/>
                <w:lang w:val="ru-RU"/>
              </w:rPr>
            </w:pPr>
          </w:p>
          <w:p w:rsidR="00811220" w:rsidRPr="00D6270F" w:rsidRDefault="00811220" w:rsidP="000355C4">
            <w:pPr>
              <w:rPr>
                <w:b/>
              </w:rPr>
            </w:pPr>
            <w:r>
              <w:rPr>
                <w:b/>
                <w:lang w:val="ru-RU"/>
              </w:rPr>
              <w:t xml:space="preserve">                                                                                                </w:t>
            </w:r>
            <w:r>
              <w:rPr>
                <w:b/>
              </w:rPr>
              <w:t>Лыжная подготовка. - 1</w:t>
            </w:r>
            <w:r>
              <w:rPr>
                <w:b/>
                <w:lang w:val="ru-RU"/>
              </w:rPr>
              <w:t>6</w:t>
            </w:r>
            <w:r w:rsidRPr="00D6270F">
              <w:rPr>
                <w:b/>
              </w:rPr>
              <w:t xml:space="preserve"> часов</w:t>
            </w:r>
          </w:p>
        </w:tc>
        <w:tc>
          <w:tcPr>
            <w:tcW w:w="8574" w:type="dxa"/>
          </w:tcPr>
          <w:p w:rsidR="00811220" w:rsidRPr="00D6270F" w:rsidRDefault="00811220" w:rsidP="006250FD">
            <w:pPr>
              <w:jc w:val="center"/>
              <w:rPr>
                <w:b/>
              </w:rPr>
            </w:pPr>
          </w:p>
        </w:tc>
      </w:tr>
      <w:tr w:rsidR="00811220" w:rsidRPr="000C5E95">
        <w:tc>
          <w:tcPr>
            <w:tcW w:w="716" w:type="dxa"/>
          </w:tcPr>
          <w:p w:rsidR="00811220" w:rsidRPr="00DD75DD" w:rsidRDefault="00811220" w:rsidP="006250FD">
            <w:r>
              <w:rPr>
                <w:lang w:val="ru-RU"/>
              </w:rPr>
              <w:t>3</w:t>
            </w:r>
            <w:r>
              <w:t>3</w:t>
            </w:r>
          </w:p>
        </w:tc>
        <w:tc>
          <w:tcPr>
            <w:tcW w:w="2026" w:type="dxa"/>
          </w:tcPr>
          <w:p w:rsidR="00811220" w:rsidRPr="006D33C5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Инструктаж ТБ по лыжной подготовки на уроках. </w:t>
            </w:r>
            <w:r w:rsidRPr="00D6270F">
              <w:rPr>
                <w:b/>
              </w:rPr>
              <w:t> </w:t>
            </w:r>
            <w:r>
              <w:rPr>
                <w:b/>
                <w:lang w:val="ru-RU"/>
              </w:rPr>
              <w:t>Передвижение классическим стилем.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выполнять подбор лыжного инвентаря по росту, соблюдать технику безопасности на лыжной трассе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Как правильно вести себя на уроках лыжной подготовки. Температурный режим, одежда, обувь лыжника.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Давать оценку погодным условиям и подготовке к уроку на свежем воздухе в зимний период.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Осуществлять взаимный контроль и оказывать в сотрудничестве необходимую взаимопомощь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Применять правила подбора одежды для занятий по лыжной подготовке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1701</w:t>
            </w:r>
          </w:p>
        </w:tc>
      </w:tr>
      <w:tr w:rsidR="00811220" w:rsidRPr="000C5E95">
        <w:tc>
          <w:tcPr>
            <w:tcW w:w="716" w:type="dxa"/>
          </w:tcPr>
          <w:p w:rsidR="00811220" w:rsidRPr="00DD75DD" w:rsidRDefault="00811220" w:rsidP="006250FD">
            <w:r>
              <w:t>34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>Развитие координации.</w:t>
            </w:r>
            <w:r>
              <w:rPr>
                <w:b/>
                <w:lang w:val="ru-RU"/>
              </w:rPr>
              <w:t>Скользящий шаг.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Pr="001B2D7A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Уметь вес</w:t>
            </w:r>
            <w:r>
              <w:rPr>
                <w:lang w:val="ru-RU"/>
              </w:rPr>
              <w:t>ти соревнования на лыжной гонке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Как правильно вести себя на уроках лыжной подготовки. Температурный режим, одежда, обувь лыжника.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Давать оценку погодным условиям и подготовке к уроку на свежем воздухе в зимний период.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Осуществлять взаимный контроль и оказывать в сотрудничестве необходимую взаимопомощь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Применять правила подбора одежды для занятий по лыжной подготовке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17.01</w:t>
            </w:r>
          </w:p>
        </w:tc>
      </w:tr>
      <w:tr w:rsidR="00811220" w:rsidRPr="000C5E95">
        <w:tc>
          <w:tcPr>
            <w:tcW w:w="716" w:type="dxa"/>
          </w:tcPr>
          <w:p w:rsidR="00811220" w:rsidRPr="00DD75DD" w:rsidRDefault="00811220" w:rsidP="006250FD">
            <w:r>
              <w:rPr>
                <w:lang w:val="ru-RU"/>
              </w:rPr>
              <w:t>3</w:t>
            </w:r>
            <w:r>
              <w:t>5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Одношажный ход.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выполнять технику скольжения с помощью толчка рук и скольжения ног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Как правильно вести себя на уроках лыжной подготовки. Температурный режим, одежда, обувь лыжника.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Давать оценку погодным условиям и подготовке к уроку на свежем воздухе в зимний период.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Осуществлять взаимный контроль и оказывать в сотрудничестве необходимую взаимопомощь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Применять правила подбора одежды для занятий по лыжной подготовке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24.01</w:t>
            </w:r>
          </w:p>
        </w:tc>
      </w:tr>
      <w:tr w:rsidR="00811220" w:rsidRPr="000C5E95">
        <w:tc>
          <w:tcPr>
            <w:tcW w:w="716" w:type="dxa"/>
          </w:tcPr>
          <w:p w:rsidR="00811220" w:rsidRPr="00211AAA" w:rsidRDefault="00811220" w:rsidP="006250FD">
            <w:r>
              <w:rPr>
                <w:lang w:val="ru-RU"/>
              </w:rPr>
              <w:t>3</w:t>
            </w:r>
            <w:r>
              <w:t>6-</w:t>
            </w:r>
            <w:r>
              <w:rPr>
                <w:lang w:val="ru-RU"/>
              </w:rPr>
              <w:t>3</w:t>
            </w:r>
            <w:r>
              <w:t>7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Скольжение с помощью толчка рук.</w:t>
            </w:r>
            <w:r w:rsidRPr="00D6270F">
              <w:rPr>
                <w:b/>
                <w:lang w:val="ru-RU"/>
              </w:rPr>
              <w:t xml:space="preserve">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 </w:t>
            </w:r>
          </w:p>
        </w:tc>
        <w:tc>
          <w:tcPr>
            <w:tcW w:w="1814" w:type="dxa"/>
            <w:gridSpan w:val="2"/>
          </w:tcPr>
          <w:p w:rsidR="00811220" w:rsidRPr="008F58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Pr="008F58DD">
              <w:rPr>
                <w:lang w:val="ru-RU"/>
              </w:rPr>
              <w:t xml:space="preserve"> час</w:t>
            </w:r>
            <w:r>
              <w:rPr>
                <w:lang w:val="ru-RU"/>
              </w:rPr>
              <w:t>а</w:t>
            </w:r>
          </w:p>
          <w:p w:rsidR="00811220" w:rsidRPr="008F58DD" w:rsidRDefault="00811220" w:rsidP="006250FD">
            <w:pPr>
              <w:rPr>
                <w:lang w:val="ru-RU"/>
              </w:rPr>
            </w:pPr>
          </w:p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Уметь выполнять лыжные ходы соблюдая дистанцию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Как правильно вести себя на уроках лыжной подготовки. Температурный режим, одежда, обувь лыжника.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Давать оценку погодным условиям и подготовке к уроку на свежем воздухе в зимний период.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Осуществлять взаимный контроль и оказывать в сотрудничестве необходимую взаимопомощь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Применять правила подбора одежды для занятий по лыжной подготовке</w:t>
            </w: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24.01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 31.01</w:t>
            </w:r>
          </w:p>
        </w:tc>
      </w:tr>
      <w:tr w:rsidR="00811220" w:rsidRPr="000C5E95">
        <w:tc>
          <w:tcPr>
            <w:tcW w:w="716" w:type="dxa"/>
          </w:tcPr>
          <w:p w:rsidR="00811220" w:rsidRPr="00211AAA" w:rsidRDefault="00811220" w:rsidP="006250FD">
            <w:r>
              <w:rPr>
                <w:lang w:val="ru-RU"/>
              </w:rPr>
              <w:t>3</w:t>
            </w:r>
            <w:r>
              <w:t>8</w:t>
            </w:r>
            <w:r>
              <w:rPr>
                <w:lang w:val="ru-RU"/>
              </w:rPr>
              <w:t>-3</w:t>
            </w:r>
            <w:r>
              <w:t>9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Двушажный ход.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415C45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Pr="00DD75DD">
              <w:t xml:space="preserve"> час</w:t>
            </w:r>
            <w:r>
              <w:rPr>
                <w:lang w:val="ru-RU"/>
              </w:rPr>
              <w:t>а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проходить дистанцию до 3 км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Как правильно вести себя на уроках лыжной подготовки. Температурный режим, одежда, обувь лыжника.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Давать оценку погодным условиям и подготовке к уроку на свежем воздухе в зимний период.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Осуществлять взаимный контроль и оказывать в сотрудничестве необходимую взаимопомощь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Применять правила подбора одежды для занятий по лыжной подготовке</w:t>
            </w: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31.01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   07.02</w:t>
            </w:r>
          </w:p>
        </w:tc>
      </w:tr>
      <w:tr w:rsidR="00811220" w:rsidRPr="000C5E95">
        <w:tc>
          <w:tcPr>
            <w:tcW w:w="716" w:type="dxa"/>
          </w:tcPr>
          <w:p w:rsidR="00811220" w:rsidRPr="00211AAA" w:rsidRDefault="00811220" w:rsidP="006250FD">
            <w:r>
              <w:t>40</w:t>
            </w:r>
            <w:r>
              <w:rPr>
                <w:lang w:val="ru-RU"/>
              </w:rPr>
              <w:t>-4</w:t>
            </w:r>
            <w:r>
              <w:t>1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Развитие силовых качеств. </w:t>
            </w:r>
            <w:r>
              <w:rPr>
                <w:b/>
                <w:lang w:val="ru-RU"/>
              </w:rPr>
              <w:t>Повороты.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 </w:t>
            </w:r>
          </w:p>
        </w:tc>
        <w:tc>
          <w:tcPr>
            <w:tcW w:w="1814" w:type="dxa"/>
            <w:gridSpan w:val="2"/>
          </w:tcPr>
          <w:p w:rsidR="00811220" w:rsidRPr="00415C45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Pr="00DD75DD">
              <w:t xml:space="preserve"> час</w:t>
            </w:r>
            <w:r>
              <w:rPr>
                <w:lang w:val="ru-RU"/>
              </w:rPr>
              <w:t>а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3500F8" w:rsidRDefault="00811220" w:rsidP="00A35572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Уметь осваивать самостоятельно технику лыжных ходов. </w:t>
            </w:r>
            <w:r w:rsidRPr="003500F8">
              <w:rPr>
                <w:lang w:val="ru-RU"/>
              </w:rPr>
              <w:t>Выявлять и устранять ошибки</w:t>
            </w:r>
            <w:r w:rsidRPr="00BE74DA">
              <w:rPr>
                <w:b/>
                <w:lang w:val="ru-RU"/>
              </w:rPr>
              <w:t xml:space="preserve"> </w:t>
            </w:r>
          </w:p>
          <w:p w:rsidR="00811220" w:rsidRPr="003500F8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Как правильно вести себя на уроках лыжной подготовки. Температурный режим, одежда, обувь лыжника.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Давать оценку погодным условиям и подготовке к уроку на свежем воздухе в зимний период.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Осуществлять взаимный контроль и оказывать в сотрудничестве необходимую взаимопомощь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Применять правила подбора одежды для занятий по лыжной подготовке</w:t>
            </w: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07.02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14.02</w:t>
            </w:r>
          </w:p>
        </w:tc>
      </w:tr>
      <w:tr w:rsidR="00811220" w:rsidRPr="000C5E95">
        <w:tc>
          <w:tcPr>
            <w:tcW w:w="716" w:type="dxa"/>
          </w:tcPr>
          <w:p w:rsidR="00811220" w:rsidRPr="00211AAA" w:rsidRDefault="00811220" w:rsidP="006250FD">
            <w:r>
              <w:rPr>
                <w:lang w:val="ru-RU"/>
              </w:rPr>
              <w:t>4</w:t>
            </w:r>
            <w:r>
              <w:t>2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>Эстафеты с элементам</w:t>
            </w:r>
            <w:r w:rsidRPr="00211AAA">
              <w:rPr>
                <w:b/>
                <w:lang w:val="ru-RU"/>
              </w:rPr>
              <w:t>и</w:t>
            </w:r>
            <w:r w:rsidRPr="00D6270F">
              <w:rPr>
                <w:b/>
                <w:lang w:val="ru-RU"/>
              </w:rPr>
              <w:t xml:space="preserve"> лыжной подготовки.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 </w:t>
            </w: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осваивать самостоятельно технику лыжных ходов</w:t>
            </w:r>
          </w:p>
          <w:p w:rsidR="00811220" w:rsidRPr="003500F8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Как правильно вести себя на уроках лыжной подготовки. Температурный режим, одежда, обувь лыжника.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Давать оценку погодным условиям и подготовке к уроку на свежем воздухе в зимний период.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Осуществлять взаимный контроль и оказывать в сотрудничестве необходимую взаимопомощь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Применять правила подбора одежды для занятий по лыжной подготовке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14.02</w:t>
            </w:r>
          </w:p>
        </w:tc>
      </w:tr>
      <w:tr w:rsidR="00811220" w:rsidRPr="000C5E95">
        <w:tc>
          <w:tcPr>
            <w:tcW w:w="716" w:type="dxa"/>
          </w:tcPr>
          <w:p w:rsidR="00811220" w:rsidRPr="00415C45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43-44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Развитие выносливости. </w:t>
            </w:r>
            <w:r>
              <w:rPr>
                <w:b/>
                <w:lang w:val="ru-RU"/>
              </w:rPr>
              <w:t>Торможеия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415C45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Pr="00DD75DD">
              <w:t xml:space="preserve"> час</w:t>
            </w:r>
            <w:r>
              <w:rPr>
                <w:lang w:val="ru-RU"/>
              </w:rPr>
              <w:t>а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Моделировать технику освоенных лыжных ходов</w:t>
            </w:r>
          </w:p>
          <w:p w:rsidR="00811220" w:rsidRPr="003500F8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Как правильно вести себя на уроках лыжной подготовки. Температурный режим, одежда, обувь лыжника.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Давать оценку погодным условиям и подготовке к уроку на свежем воздухе в зимний период.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Осуществлять взаимный контроль и оказывать в сотрудничестве необходимую взаимопомощь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Применять правила подбора одежды для занятий по лыжной подготовке</w:t>
            </w: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21.02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21.02</w:t>
            </w:r>
          </w:p>
        </w:tc>
      </w:tr>
      <w:tr w:rsidR="00811220" w:rsidRPr="000C5E95">
        <w:tc>
          <w:tcPr>
            <w:tcW w:w="716" w:type="dxa"/>
          </w:tcPr>
          <w:p w:rsidR="00811220" w:rsidRPr="00EC6B3B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45-46</w:t>
            </w:r>
          </w:p>
        </w:tc>
        <w:tc>
          <w:tcPr>
            <w:tcW w:w="2026" w:type="dxa"/>
          </w:tcPr>
          <w:p w:rsidR="00811220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Ходьба на дистанции 3</w:t>
            </w:r>
            <w:r w:rsidRPr="00D6270F">
              <w:rPr>
                <w:b/>
                <w:lang w:val="ru-RU"/>
              </w:rPr>
              <w:t xml:space="preserve"> км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Зачет</w:t>
            </w:r>
            <w:r w:rsidRPr="00D6270F">
              <w:rPr>
                <w:b/>
                <w:lang w:val="ru-RU"/>
              </w:rPr>
              <w:t>.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>
              <w:rPr>
                <w:lang w:val="ru-RU"/>
              </w:rPr>
              <w:t>2</w:t>
            </w:r>
            <w:r w:rsidRPr="00DD75DD">
              <w:t>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Уметь подготовить свой организм к основной работе на лыжных гонках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Как правильно вести себя на уроках лыжной подготовки. Температурный режим, одежда, обувь лыжника.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Давать оценку погодным условиям и подготовке к уроку на свежем воздухе в зимний период.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Осуществлять взаимный контроль и оказывать в сотрудничестве необходимую взаимопомощь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Применять правила подбора одежды для занятий по лыжной подготовке</w:t>
            </w: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28.02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28.02</w:t>
            </w:r>
          </w:p>
        </w:tc>
      </w:tr>
      <w:tr w:rsidR="00811220" w:rsidRPr="000C5E95">
        <w:tc>
          <w:tcPr>
            <w:tcW w:w="716" w:type="dxa"/>
          </w:tcPr>
          <w:p w:rsidR="00811220" w:rsidRPr="00EC6B3B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47-48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Развитие скоростно силовых качеств.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EC6B3B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Pr="00DD75DD">
              <w:t xml:space="preserve"> </w:t>
            </w:r>
            <w:r>
              <w:t>ча</w:t>
            </w:r>
            <w:r>
              <w:rPr>
                <w:lang w:val="ru-RU"/>
              </w:rPr>
              <w:t>са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 xml:space="preserve">Уметь осваивать самостоятельно технику лыжных ходов. </w:t>
            </w:r>
            <w:r w:rsidRPr="005E43FF">
              <w:rPr>
                <w:lang w:val="ru-RU"/>
              </w:rPr>
              <w:t>Выявлять и устранять ошибки</w:t>
            </w:r>
          </w:p>
          <w:p w:rsidR="00811220" w:rsidRPr="003500F8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Как правильно вести себя на уроках лыжной подготовки. Температурный режим, одежда, обувь лыжника.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Давать оценку погодным условиям и подготовке к уроку на свежем воздухе в зимний период.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Осуществлять взаимный контроль и оказывать в сотрудничестве необходимую взаимопомощь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Применять правила подбора одежды для занятий по лыжной подготовке</w:t>
            </w: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07.03 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07.03</w:t>
            </w:r>
          </w:p>
        </w:tc>
      </w:tr>
      <w:tr w:rsidR="00811220" w:rsidRPr="00DD75DD">
        <w:tc>
          <w:tcPr>
            <w:tcW w:w="2742" w:type="dxa"/>
            <w:gridSpan w:val="2"/>
          </w:tcPr>
          <w:p w:rsidR="00811220" w:rsidRPr="00D6270F" w:rsidRDefault="00811220" w:rsidP="006250FD">
            <w:pPr>
              <w:rPr>
                <w:b/>
              </w:rPr>
            </w:pPr>
            <w:r w:rsidRPr="00D6270F">
              <w:rPr>
                <w:b/>
              </w:rPr>
              <w:t>Всего часов</w:t>
            </w:r>
          </w:p>
        </w:tc>
        <w:tc>
          <w:tcPr>
            <w:tcW w:w="12851" w:type="dxa"/>
            <w:gridSpan w:val="11"/>
          </w:tcPr>
          <w:p w:rsidR="00811220" w:rsidRPr="00EC6B3B" w:rsidRDefault="00811220" w:rsidP="006250FD">
            <w:pPr>
              <w:rPr>
                <w:b/>
                <w:lang w:val="ru-RU"/>
              </w:rPr>
            </w:pPr>
            <w:r>
              <w:rPr>
                <w:b/>
              </w:rPr>
              <w:t>1</w:t>
            </w:r>
            <w:r>
              <w:rPr>
                <w:b/>
                <w:lang w:val="ru-RU"/>
              </w:rPr>
              <w:t>6</w:t>
            </w:r>
          </w:p>
        </w:tc>
        <w:tc>
          <w:tcPr>
            <w:tcW w:w="8574" w:type="dxa"/>
          </w:tcPr>
          <w:p w:rsidR="00811220" w:rsidRPr="00D6270F" w:rsidRDefault="00811220" w:rsidP="006250FD">
            <w:pPr>
              <w:rPr>
                <w:b/>
              </w:rPr>
            </w:pPr>
          </w:p>
        </w:tc>
      </w:tr>
      <w:tr w:rsidR="00811220" w:rsidRPr="00DD75DD">
        <w:tc>
          <w:tcPr>
            <w:tcW w:w="15593" w:type="dxa"/>
            <w:gridSpan w:val="13"/>
          </w:tcPr>
          <w:p w:rsidR="00811220" w:rsidRPr="00D6270F" w:rsidRDefault="00811220" w:rsidP="006250FD">
            <w:pPr>
              <w:jc w:val="center"/>
              <w:rPr>
                <w:b/>
              </w:rPr>
            </w:pPr>
            <w:r>
              <w:rPr>
                <w:b/>
              </w:rPr>
              <w:t xml:space="preserve">Легкая атлетика - </w:t>
            </w:r>
            <w:r>
              <w:rPr>
                <w:b/>
                <w:lang w:val="ru-RU"/>
              </w:rPr>
              <w:t>20</w:t>
            </w:r>
            <w:r w:rsidRPr="00D6270F">
              <w:rPr>
                <w:b/>
              </w:rPr>
              <w:t xml:space="preserve"> часов</w:t>
            </w:r>
          </w:p>
        </w:tc>
        <w:tc>
          <w:tcPr>
            <w:tcW w:w="8574" w:type="dxa"/>
          </w:tcPr>
          <w:p w:rsidR="00811220" w:rsidRPr="00D6270F" w:rsidRDefault="00811220" w:rsidP="006250FD">
            <w:pPr>
              <w:jc w:val="center"/>
              <w:rPr>
                <w:b/>
              </w:rPr>
            </w:pPr>
          </w:p>
        </w:tc>
      </w:tr>
      <w:tr w:rsidR="00811220" w:rsidRPr="000C5E95">
        <w:tc>
          <w:tcPr>
            <w:tcW w:w="716" w:type="dxa"/>
          </w:tcPr>
          <w:p w:rsidR="00811220" w:rsidRPr="00EC6B3B" w:rsidRDefault="00811220" w:rsidP="006250FD">
            <w:pPr>
              <w:rPr>
                <w:i/>
                <w:lang w:val="ru-RU"/>
              </w:rPr>
            </w:pPr>
            <w:r>
              <w:rPr>
                <w:lang w:val="ru-RU"/>
              </w:rPr>
              <w:t>49-50</w:t>
            </w:r>
          </w:p>
        </w:tc>
        <w:tc>
          <w:tcPr>
            <w:tcW w:w="2026" w:type="dxa"/>
          </w:tcPr>
          <w:p w:rsidR="00811220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Прыжки в длину с места.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ТБ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D60443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Pr="00DD75DD">
              <w:t xml:space="preserve"> час</w:t>
            </w:r>
            <w:r>
              <w:rPr>
                <w:lang w:val="ru-RU"/>
              </w:rPr>
              <w:t>а</w:t>
            </w:r>
          </w:p>
          <w:p w:rsidR="00811220" w:rsidRPr="00DD75DD" w:rsidRDefault="00811220" w:rsidP="006250FD">
            <w:r w:rsidRPr="00DD75DD">
              <w:t>Комплексный</w:t>
            </w:r>
          </w:p>
          <w:p w:rsidR="00811220" w:rsidRPr="00DD75DD" w:rsidRDefault="00811220" w:rsidP="006250FD">
            <w:r w:rsidRPr="00DD75DD">
              <w:t>Здоровье сберегающая</w:t>
            </w:r>
          </w:p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Уметь владеть техникой прыжка в длину с места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Формирование потребности в творческом использовании средств физической культуры для организации и ведения здорового образа жизни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r w:rsidRPr="00DD75DD">
              <w:rPr>
                <w:lang w:val="ru-RU"/>
              </w:rPr>
              <w:t xml:space="preserve">Демонстрировать вариативное выполнение легкоатлетических  упражнений. </w:t>
            </w:r>
            <w:r w:rsidRPr="00DD75DD">
              <w:t>Использовать информационный компонент физкультурно-оздоровительной и спортивно-оздоровительной направленности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истории развития лёгкой атлетики.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беговые упражнения в различные формы занятий физической культуры</w:t>
            </w:r>
          </w:p>
        </w:tc>
        <w:tc>
          <w:tcPr>
            <w:tcW w:w="8574" w:type="dxa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14.03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14.03</w:t>
            </w:r>
          </w:p>
        </w:tc>
      </w:tr>
      <w:tr w:rsidR="00811220" w:rsidRPr="000C5E95">
        <w:tc>
          <w:tcPr>
            <w:tcW w:w="716" w:type="dxa"/>
          </w:tcPr>
          <w:p w:rsidR="00811220" w:rsidRPr="00EC6B3B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51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Прыжки через скамейку.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Уметь самостоятельно провести подготовительную часть разминки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Формирование потребности в творческом использовании средств физической культуры для организации и ведения здорового образа жизни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r w:rsidRPr="00DD75DD">
              <w:rPr>
                <w:lang w:val="ru-RU"/>
              </w:rPr>
              <w:t xml:space="preserve">Демонстрировать вариативное выполнение легкоатлетических  упражнений. </w:t>
            </w:r>
            <w:r w:rsidRPr="00DD75DD">
              <w:t>Использовать информационный компонент физкультурно-оздоровительной и спортивно-оздоровительной направленности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истории развития лёгкой атлетики.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беговые упражнения в различные формы занятий физической культуры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21.03</w:t>
            </w:r>
          </w:p>
        </w:tc>
      </w:tr>
      <w:tr w:rsidR="00811220" w:rsidRPr="000C5E95">
        <w:tc>
          <w:tcPr>
            <w:tcW w:w="716" w:type="dxa"/>
          </w:tcPr>
          <w:p w:rsidR="00811220" w:rsidRPr="00EC6B3B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52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Подтягивание, отжимание. </w:t>
            </w:r>
          </w:p>
          <w:p w:rsidR="00811220" w:rsidRPr="00D6270F" w:rsidRDefault="00811220" w:rsidP="006250FD">
            <w:pPr>
              <w:rPr>
                <w:b/>
              </w:rPr>
            </w:pPr>
            <w:r w:rsidRPr="00D6270F">
              <w:rPr>
                <w:b/>
              </w:rPr>
              <w:t xml:space="preserve"> </w:t>
            </w: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i/>
                <w:lang w:val="ru-RU"/>
              </w:rPr>
              <w:t xml:space="preserve">Уметь анализировать степень опасности на занятиях </w:t>
            </w:r>
            <w:r w:rsidRPr="00DD75DD">
              <w:rPr>
                <w:lang w:val="ru-RU"/>
              </w:rPr>
              <w:t>.</w:t>
            </w:r>
          </w:p>
          <w:p w:rsidR="00811220" w:rsidRPr="00DD75DD" w:rsidRDefault="00811220" w:rsidP="00A35572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Формирование потребности в творческом использовании средств физической культуры для организации и ведения здорового образа жизни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r w:rsidRPr="00DD75DD">
              <w:rPr>
                <w:lang w:val="ru-RU"/>
              </w:rPr>
              <w:t xml:space="preserve">Демонстрировать вариативное выполнение легкоатлетических  упражнений. </w:t>
            </w:r>
            <w:r w:rsidRPr="00DD75DD">
              <w:t>Использовать информационный компонент физкультурно-оздоровительной и спортивно-оздоровительной направленности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истории развития лёгкой атлетики.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беговые упражнения в различные формы занятий физической культуры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21.03</w:t>
            </w:r>
          </w:p>
        </w:tc>
      </w:tr>
      <w:tr w:rsidR="00811220" w:rsidRPr="000C5E95">
        <w:tc>
          <w:tcPr>
            <w:tcW w:w="716" w:type="dxa"/>
          </w:tcPr>
          <w:p w:rsidR="00811220" w:rsidRPr="00EC6B3B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53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Челночный бег 3х10 м.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применять разученные упражнения для развития выносливости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Формирование потребности в творческом использовании средств физической культуры для организации и ведения здорового образа жизни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r w:rsidRPr="00DD75DD">
              <w:rPr>
                <w:lang w:val="ru-RU"/>
              </w:rPr>
              <w:t xml:space="preserve">Демонстрировать вариативное выполнение легкоатлетических  упражнений. </w:t>
            </w:r>
            <w:r w:rsidRPr="00DD75DD">
              <w:t>Использовать информационный компонент физкультурно-оздоровительной и спортивно-оздоровительной направленности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истории развития лёгкой атлетики.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беговые упражнения в различные формы занятий физической культуры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04.04</w:t>
            </w:r>
          </w:p>
        </w:tc>
      </w:tr>
      <w:tr w:rsidR="00811220" w:rsidRPr="000C5E95">
        <w:tc>
          <w:tcPr>
            <w:tcW w:w="716" w:type="dxa"/>
          </w:tcPr>
          <w:p w:rsidR="00811220" w:rsidRPr="00EC6B3B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54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Беговые упражнения  </w:t>
            </w:r>
          </w:p>
          <w:p w:rsidR="00811220" w:rsidRPr="00D6270F" w:rsidRDefault="00811220" w:rsidP="006250FD">
            <w:pPr>
              <w:rPr>
                <w:b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применять разученные упражнения для развития выносливости</w:t>
            </w:r>
          </w:p>
          <w:p w:rsidR="00811220" w:rsidRPr="003500F8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Формирование потребности в творческом использовании средств физической культуры для организации и ведения здорового образа жизни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r w:rsidRPr="00DD75DD">
              <w:rPr>
                <w:lang w:val="ru-RU"/>
              </w:rPr>
              <w:t xml:space="preserve">Демонстрировать вариативное выполнение легкоатлетических  упражнений. </w:t>
            </w:r>
            <w:r w:rsidRPr="00DD75DD">
              <w:t>Использовать информационный компонент физкультурно-оздоровительной и спортивно-оздоровительной направленности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истории развития лёгкой атлетики.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беговые упражнения в различные формы занятий физической культуры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04.04</w:t>
            </w:r>
          </w:p>
        </w:tc>
      </w:tr>
      <w:tr w:rsidR="00811220" w:rsidRPr="000C5E95">
        <w:tc>
          <w:tcPr>
            <w:tcW w:w="716" w:type="dxa"/>
          </w:tcPr>
          <w:p w:rsidR="00811220" w:rsidRPr="00EC6B3B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55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Метания мяча в цель.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3500F8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 xml:space="preserve">Уметь </w:t>
            </w:r>
            <w:r w:rsidRPr="003500F8">
              <w:rPr>
                <w:lang w:val="ru-RU"/>
              </w:rPr>
              <w:t>демонстрировать технику метания мяча с места</w:t>
            </w:r>
            <w:r>
              <w:rPr>
                <w:lang w:val="ru-RU"/>
              </w:rPr>
              <w:t xml:space="preserve"> в цель.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Формирование потребности в творческом использовании средств физической культуры для организации и ведения здорового образа жизни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r w:rsidRPr="00DD75DD">
              <w:rPr>
                <w:lang w:val="ru-RU"/>
              </w:rPr>
              <w:t xml:space="preserve">Демонстрировать вариативное выполнение легкоатлетических  упражнений. </w:t>
            </w:r>
            <w:r w:rsidRPr="00DD75DD">
              <w:t>Использовать информационный компонент физкультурно-оздоровительной и спортивно-оздоровительной направленности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истории развития лёгкой атлетики.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беговые упражнения в различные формы занятий физической культуры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11.04</w:t>
            </w:r>
          </w:p>
        </w:tc>
      </w:tr>
      <w:tr w:rsidR="00811220" w:rsidRPr="000C5E95">
        <w:tc>
          <w:tcPr>
            <w:tcW w:w="716" w:type="dxa"/>
          </w:tcPr>
          <w:p w:rsidR="00811220" w:rsidRPr="00EC6B3B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56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Техника метания мяча. </w:t>
            </w:r>
            <w:r w:rsidRPr="00D6270F">
              <w:rPr>
                <w:b/>
              </w:rPr>
              <w:t> 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проводить самостоятельно разминку для метания мяча на дальность</w:t>
            </w:r>
          </w:p>
          <w:p w:rsidR="00811220" w:rsidRPr="00D6270F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Формирование потребности в творческом использовании средств физической культуры для организации и ведения здорового образа жизни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r w:rsidRPr="00DD75DD">
              <w:rPr>
                <w:lang w:val="ru-RU"/>
              </w:rPr>
              <w:t xml:space="preserve">Демонстрировать вариативное выполнение легкоатлетических  упражнений. </w:t>
            </w:r>
            <w:r w:rsidRPr="00DD75DD">
              <w:t>Использовать информационный компонент физкультурно-оздоровительной и спортивно-оздоровительной направленности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истории развития лёгкой атлетики.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беговые упражнения в различные формы занятий физической культуры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11.04</w:t>
            </w:r>
          </w:p>
        </w:tc>
      </w:tr>
      <w:tr w:rsidR="00811220" w:rsidRPr="000C5E95">
        <w:tc>
          <w:tcPr>
            <w:tcW w:w="716" w:type="dxa"/>
          </w:tcPr>
          <w:p w:rsidR="00811220" w:rsidRPr="00EC6B3B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57</w:t>
            </w:r>
          </w:p>
        </w:tc>
        <w:tc>
          <w:tcPr>
            <w:tcW w:w="2026" w:type="dxa"/>
          </w:tcPr>
          <w:p w:rsidR="00811220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Бег 30, 60 метров.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Метание мяча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</w:rPr>
            </w:pPr>
            <w:r w:rsidRPr="00D6270F">
              <w:rPr>
                <w:b/>
              </w:rPr>
              <w:t xml:space="preserve"> </w:t>
            </w: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применять разученные упражнения для развития выносливости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Формирование потребности в творческом использовании средств физической культуры для организации и ведения здорового образа жизни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r w:rsidRPr="00DD75DD">
              <w:rPr>
                <w:lang w:val="ru-RU"/>
              </w:rPr>
              <w:t xml:space="preserve">Демонстрировать вариативное выполнение легкоатлетических  упражнений. </w:t>
            </w:r>
            <w:r w:rsidRPr="00DD75DD">
              <w:t>Использовать информационный компонент физкультурно-оздоровительной и спортивно-оздоровительной направленности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истории развития лёгкой атлетики.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беговые упражнения в различные формы занятий физической культуры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18.04</w:t>
            </w:r>
          </w:p>
        </w:tc>
      </w:tr>
      <w:tr w:rsidR="00811220" w:rsidRPr="000C5E95">
        <w:tc>
          <w:tcPr>
            <w:tcW w:w="716" w:type="dxa"/>
          </w:tcPr>
          <w:p w:rsidR="00811220" w:rsidRPr="00EC6B3B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58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Приседание на опорной ноге (пистолетик.)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 </w:t>
            </w: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B77F96" w:rsidRDefault="00811220" w:rsidP="006250FD">
            <w:pPr>
              <w:rPr>
                <w:lang w:val="ru-RU"/>
              </w:rPr>
            </w:pPr>
            <w:r w:rsidRPr="00B77F96">
              <w:rPr>
                <w:lang w:val="ru-RU"/>
              </w:rPr>
              <w:t>Уметь выполнять приседания на опорной ноге</w:t>
            </w:r>
          </w:p>
          <w:p w:rsidR="00811220" w:rsidRPr="00B77F96" w:rsidRDefault="00811220" w:rsidP="004B29C3">
            <w:pPr>
              <w:rPr>
                <w:i/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Формирование потребности в творческом использовании средств физической культуры для организации и ведения здорового образа жизни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r w:rsidRPr="00DD75DD">
              <w:rPr>
                <w:lang w:val="ru-RU"/>
              </w:rPr>
              <w:t xml:space="preserve">Демонстрировать вариативное выполнение легкоатлетических  упражнений. </w:t>
            </w:r>
            <w:r w:rsidRPr="00DD75DD">
              <w:t>Использовать информационный компонент физкультурно-оздоровительной и спортивно-оздоровительной направленности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истории развития лёгкой атлетики.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беговые упражнения в различные формы занятий физической культуры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18.04</w:t>
            </w:r>
          </w:p>
        </w:tc>
      </w:tr>
      <w:tr w:rsidR="00811220" w:rsidRPr="000C5E95">
        <w:tc>
          <w:tcPr>
            <w:tcW w:w="716" w:type="dxa"/>
          </w:tcPr>
          <w:p w:rsidR="00811220" w:rsidRPr="00EC6B3B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59</w:t>
            </w:r>
          </w:p>
        </w:tc>
        <w:tc>
          <w:tcPr>
            <w:tcW w:w="2026" w:type="dxa"/>
          </w:tcPr>
          <w:p w:rsidR="00811220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Бег 6 минут.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Упражнения на выносливость.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применять разученные упражнения для развития выносливости</w:t>
            </w:r>
          </w:p>
          <w:p w:rsidR="00811220" w:rsidRPr="00B77F96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Формирование потребности в творческом использовании средств физической культуры для организации и ведения здорового образа жизни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r w:rsidRPr="00DD75DD">
              <w:rPr>
                <w:lang w:val="ru-RU"/>
              </w:rPr>
              <w:t xml:space="preserve">Демонстрировать вариативное выполнение легкоатлетических  упражнений. </w:t>
            </w:r>
            <w:r w:rsidRPr="00DD75DD">
              <w:t>Использовать информационный компонент физкультурно-оздоровительной и спортивно-оздоровительной направленности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истории развития лёгкой атлетики.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беговые упражнения в различные формы занятий физической культуры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25.04</w:t>
            </w:r>
          </w:p>
        </w:tc>
      </w:tr>
      <w:tr w:rsidR="00811220" w:rsidRPr="000C5E95">
        <w:tc>
          <w:tcPr>
            <w:tcW w:w="716" w:type="dxa"/>
          </w:tcPr>
          <w:p w:rsidR="00811220" w:rsidRPr="00EC6B3B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60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Развитие выносливости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Уметь определять степень опасности при выполнении беговых упражнений.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Формирование потребности в творческом использовании средств физической культуры для организации и ведения здорового образа жизни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r w:rsidRPr="00DD75DD">
              <w:rPr>
                <w:lang w:val="ru-RU"/>
              </w:rPr>
              <w:t xml:space="preserve">Демонстрировать вариативное выполнение легкоатлетических  упражнений. </w:t>
            </w:r>
            <w:r w:rsidRPr="00DD75DD">
              <w:t>Использовать информационный компонент физкультурно-оздоровительной и спортивно-оздоровительной направленности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истории развития лёгкой атлетики.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беговые упражнения в различные формы занятий физической культуры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25.04</w:t>
            </w:r>
          </w:p>
        </w:tc>
      </w:tr>
      <w:tr w:rsidR="00811220" w:rsidRPr="000C5E95">
        <w:tc>
          <w:tcPr>
            <w:tcW w:w="716" w:type="dxa"/>
          </w:tcPr>
          <w:p w:rsidR="00811220" w:rsidRPr="00EC6B3B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61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Прыжки в высоту.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B77F96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Уметь выполнять</w:t>
            </w:r>
            <w:r w:rsidRPr="00DD75DD">
              <w:rPr>
                <w:lang w:val="ru-RU"/>
              </w:rPr>
              <w:t xml:space="preserve"> </w:t>
            </w:r>
            <w:r>
              <w:rPr>
                <w:lang w:val="ru-RU"/>
              </w:rPr>
              <w:t>технику</w:t>
            </w:r>
            <w:r w:rsidRPr="00DD75DD">
              <w:rPr>
                <w:lang w:val="ru-RU"/>
              </w:rPr>
              <w:t xml:space="preserve"> прыжка в высоту</w:t>
            </w:r>
            <w:r>
              <w:rPr>
                <w:lang w:val="ru-RU"/>
              </w:rPr>
              <w:t>.</w:t>
            </w:r>
          </w:p>
          <w:p w:rsidR="00811220" w:rsidRPr="00B77F96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Формирование потребности в творческом использовании средств физической культуры для организации и ведения здорового образа жизни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r w:rsidRPr="00DD75DD">
              <w:rPr>
                <w:lang w:val="ru-RU"/>
              </w:rPr>
              <w:t xml:space="preserve">Демонстрировать вариативное выполнение легкоатлетических  упражнений. </w:t>
            </w:r>
            <w:r w:rsidRPr="00DD75DD">
              <w:t>Использовать информационный компонент физкультурно-оздоровительной и спортивно-оздоровительной направленности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истории развития лёгкой атлетики.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беговые упражнения в различные формы занятий физической культуры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02.05</w:t>
            </w:r>
          </w:p>
        </w:tc>
      </w:tr>
      <w:tr w:rsidR="00811220" w:rsidRPr="000C5E95">
        <w:tc>
          <w:tcPr>
            <w:tcW w:w="716" w:type="dxa"/>
          </w:tcPr>
          <w:p w:rsidR="00811220" w:rsidRPr="00EC6B3B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62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Бег 100, 200 метров. </w:t>
            </w:r>
          </w:p>
          <w:p w:rsidR="00811220" w:rsidRPr="00D6270F" w:rsidRDefault="00811220" w:rsidP="006250FD">
            <w:pPr>
              <w:rPr>
                <w:b/>
              </w:rPr>
            </w:pPr>
            <w:r w:rsidRPr="00D6270F">
              <w:rPr>
                <w:b/>
              </w:rPr>
              <w:t xml:space="preserve"> </w:t>
            </w: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применять разученные упражнения для развития выносливости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Формирование потребности в творческом использовании средств физической культуры для организации и ведения здорового образа жизни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r w:rsidRPr="00DD75DD">
              <w:rPr>
                <w:lang w:val="ru-RU"/>
              </w:rPr>
              <w:t xml:space="preserve">Демонстрировать вариативное выполнение легкоатлетических  упражнений. </w:t>
            </w:r>
            <w:r w:rsidRPr="00DD75DD">
              <w:t>Использовать информационный компонент физкультурно-оздоровительной и спортивно-оздоровительной направленности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истории развития лёгкой атлетики.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беговые упражнения в различные формы занятий физической культуры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02.05</w:t>
            </w:r>
          </w:p>
        </w:tc>
      </w:tr>
      <w:tr w:rsidR="00811220" w:rsidRPr="000C5E95">
        <w:tc>
          <w:tcPr>
            <w:tcW w:w="716" w:type="dxa"/>
          </w:tcPr>
          <w:p w:rsidR="00811220" w:rsidRPr="00EC6B3B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63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Бег на пересеченной местности.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DD75DD" w:rsidRDefault="00811220" w:rsidP="006250FD">
            <w:pPr>
              <w:rPr>
                <w:i/>
                <w:lang w:val="ru-RU"/>
              </w:rPr>
            </w:pPr>
            <w:r w:rsidRPr="00DD75DD">
              <w:rPr>
                <w:i/>
                <w:lang w:val="ru-RU"/>
              </w:rPr>
              <w:t>Уметь описывать технику и упражнения для развития выносливости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Формирование потребности в творческом использовании средств физической культуры для организации и ведения здорового образа жизни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r w:rsidRPr="00DD75DD">
              <w:rPr>
                <w:lang w:val="ru-RU"/>
              </w:rPr>
              <w:t xml:space="preserve">Демонстрировать вариативное выполнение легкоатлетических  упражнений. </w:t>
            </w:r>
            <w:r w:rsidRPr="00DD75DD">
              <w:t>Использовать информационный компонент физкультурно-оздоровительной и спортивно-оздоровительной направленности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истории развития лёгкой атлетики.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беговые упражнения в различные формы занятий физической культуры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16.05</w:t>
            </w:r>
          </w:p>
        </w:tc>
      </w:tr>
      <w:tr w:rsidR="00811220" w:rsidRPr="000C5E95">
        <w:tc>
          <w:tcPr>
            <w:tcW w:w="2742" w:type="dxa"/>
            <w:gridSpan w:val="2"/>
          </w:tcPr>
          <w:p w:rsidR="00811220" w:rsidRPr="00EC6B3B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2851" w:type="dxa"/>
            <w:gridSpan w:val="11"/>
          </w:tcPr>
          <w:p w:rsidR="00811220" w:rsidRPr="00EC6B3B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8574" w:type="dxa"/>
          </w:tcPr>
          <w:p w:rsidR="00811220" w:rsidRPr="009B4D9E" w:rsidRDefault="00811220" w:rsidP="006250FD">
            <w:pPr>
              <w:rPr>
                <w:b/>
                <w:lang w:val="ru-RU"/>
              </w:rPr>
            </w:pPr>
          </w:p>
        </w:tc>
      </w:tr>
      <w:tr w:rsidR="00811220" w:rsidRPr="000C5E95">
        <w:tc>
          <w:tcPr>
            <w:tcW w:w="15593" w:type="dxa"/>
            <w:gridSpan w:val="13"/>
          </w:tcPr>
          <w:p w:rsidR="00811220" w:rsidRPr="006D33C5" w:rsidRDefault="00811220" w:rsidP="006D33C5">
            <w:pPr>
              <w:rPr>
                <w:b/>
                <w:lang w:val="ru-RU"/>
              </w:rPr>
            </w:pPr>
          </w:p>
        </w:tc>
        <w:tc>
          <w:tcPr>
            <w:tcW w:w="8574" w:type="dxa"/>
          </w:tcPr>
          <w:p w:rsidR="00811220" w:rsidRPr="00211AAA" w:rsidRDefault="00811220" w:rsidP="006250FD">
            <w:pPr>
              <w:jc w:val="center"/>
              <w:rPr>
                <w:b/>
                <w:lang w:val="ru-RU"/>
              </w:rPr>
            </w:pPr>
          </w:p>
        </w:tc>
      </w:tr>
      <w:tr w:rsidR="00811220" w:rsidRPr="000C5E95">
        <w:tc>
          <w:tcPr>
            <w:tcW w:w="716" w:type="dxa"/>
          </w:tcPr>
          <w:p w:rsidR="00811220" w:rsidRPr="00EC6B3B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64</w:t>
            </w:r>
          </w:p>
        </w:tc>
        <w:tc>
          <w:tcPr>
            <w:tcW w:w="2026" w:type="dxa"/>
          </w:tcPr>
          <w:p w:rsidR="00811220" w:rsidRPr="00D6270F" w:rsidRDefault="00811220" w:rsidP="006D33C5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Прыжки в длину , высоту.</w:t>
            </w: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играть в команде, самостоятельно проводить подвижные игры</w:t>
            </w:r>
          </w:p>
          <w:p w:rsidR="00811220" w:rsidRPr="0025259F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Формирование потребности в творческом использовании средств физической культуры для организации и ведения здорового образа жизни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r w:rsidRPr="00DD75DD">
              <w:rPr>
                <w:lang w:val="ru-RU"/>
              </w:rPr>
              <w:t xml:space="preserve">Демонстрировать вариативное выполнение легкоатлетических  упражнений. </w:t>
            </w:r>
            <w:r w:rsidRPr="00DD75DD">
              <w:t>Использовать информационный компонент физкультурно-оздоровительной и спортивно-оздоровительной направленности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истории развития лёгкой атлетики.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беговые упражнения в различные формы занятий физической культуры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16.05</w:t>
            </w:r>
          </w:p>
        </w:tc>
      </w:tr>
      <w:tr w:rsidR="00811220" w:rsidRPr="000C5E95">
        <w:tc>
          <w:tcPr>
            <w:tcW w:w="716" w:type="dxa"/>
          </w:tcPr>
          <w:p w:rsidR="00811220" w:rsidRPr="004B29C3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65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Кросс 1500 м.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применять разученные упражнения для развития выносливости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Формирование потребности в творческом использовании средств физической культуры для организации и ведения здорового образа жизни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r w:rsidRPr="00DD75DD">
              <w:rPr>
                <w:lang w:val="ru-RU"/>
              </w:rPr>
              <w:t xml:space="preserve">Демонстрировать вариативное выполнение легкоатлетических  упражнений. </w:t>
            </w:r>
            <w:r w:rsidRPr="00DD75DD">
              <w:t>Использовать информационный компонент физкультурно-оздоровительной и спортивно-оздоровительной направленности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истории развития лёгкой атлетики.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беговые упражнения в различные формы занятий физической культуры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23.05</w:t>
            </w:r>
          </w:p>
        </w:tc>
      </w:tr>
      <w:tr w:rsidR="00811220" w:rsidRPr="000C5E95">
        <w:tc>
          <w:tcPr>
            <w:tcW w:w="716" w:type="dxa"/>
          </w:tcPr>
          <w:p w:rsidR="00811220" w:rsidRPr="004B29C3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66</w:t>
            </w:r>
          </w:p>
        </w:tc>
        <w:tc>
          <w:tcPr>
            <w:tcW w:w="2026" w:type="dxa"/>
          </w:tcPr>
          <w:p w:rsidR="00811220" w:rsidRDefault="00811220" w:rsidP="006250FD">
            <w:pPr>
              <w:rPr>
                <w:b/>
              </w:rPr>
            </w:pPr>
            <w:r w:rsidRPr="00D6270F">
              <w:rPr>
                <w:b/>
                <w:lang w:val="ru-RU"/>
              </w:rPr>
              <w:t>Упражнения на выносливость.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917BDE">
              <w:rPr>
                <w:b/>
                <w:lang w:val="ru-RU"/>
              </w:rPr>
              <w:t>Бег800м.</w:t>
            </w:r>
            <w:r w:rsidRPr="00D6270F">
              <w:rPr>
                <w:b/>
                <w:lang w:val="ru-RU"/>
              </w:rPr>
              <w:t xml:space="preserve"> </w:t>
            </w:r>
          </w:p>
          <w:p w:rsidR="00811220" w:rsidRPr="00917BDE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917BDE" w:rsidRDefault="00811220" w:rsidP="006250FD">
            <w:pPr>
              <w:rPr>
                <w:lang w:val="ru-RU"/>
              </w:rPr>
            </w:pPr>
            <w:r w:rsidRPr="00917BDE">
              <w:rPr>
                <w:lang w:val="ru-RU"/>
              </w:rPr>
              <w:t>1 час</w:t>
            </w:r>
          </w:p>
          <w:p w:rsidR="00811220" w:rsidRPr="00917BDE" w:rsidRDefault="00811220" w:rsidP="006250FD">
            <w:pPr>
              <w:rPr>
                <w:lang w:val="ru-RU"/>
              </w:rPr>
            </w:pPr>
          </w:p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25259F" w:rsidRDefault="00811220" w:rsidP="006250FD">
            <w:pPr>
              <w:rPr>
                <w:lang w:val="ru-RU"/>
              </w:rPr>
            </w:pPr>
            <w:r w:rsidRPr="0025259F">
              <w:rPr>
                <w:lang w:val="ru-RU"/>
              </w:rPr>
              <w:t>Уметь выполнять беговые упражнения на выносливость</w:t>
            </w:r>
          </w:p>
          <w:p w:rsidR="00811220" w:rsidRPr="0025259F" w:rsidRDefault="00811220" w:rsidP="006250FD">
            <w:pPr>
              <w:rPr>
                <w:i/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Формирование потребности в творческом использовании средств физической культуры для организации и ведения здорового образа жизни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r w:rsidRPr="00DD75DD">
              <w:rPr>
                <w:lang w:val="ru-RU"/>
              </w:rPr>
              <w:t xml:space="preserve">Демонстрировать вариативное выполнение легкоатлетических  упражнений. </w:t>
            </w:r>
            <w:r w:rsidRPr="00DD75DD">
              <w:t>Использовать информационный компонент физкультурно-оздоровительной и спортивно-оздоровительной направленности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истории развития лёгкой атлетики.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беговые упражнения в различные формы занятий физической культуры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23.05</w:t>
            </w:r>
          </w:p>
        </w:tc>
      </w:tr>
      <w:tr w:rsidR="00811220" w:rsidRPr="000C5E95">
        <w:tc>
          <w:tcPr>
            <w:tcW w:w="716" w:type="dxa"/>
          </w:tcPr>
          <w:p w:rsidR="00811220" w:rsidRPr="00EC6B3B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67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Кросс 1000 м. </w:t>
            </w:r>
            <w:r w:rsidRPr="00D6270F">
              <w:rPr>
                <w:b/>
              </w:rPr>
              <w:t> </w:t>
            </w:r>
          </w:p>
          <w:p w:rsidR="00811220" w:rsidRPr="00B14A27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Зачет.</w:t>
            </w: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25259F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Уметь выполнять беговые упражнения на время для развития выносливости</w:t>
            </w:r>
            <w:r>
              <w:rPr>
                <w:lang w:val="ru-RU"/>
              </w:rPr>
              <w:t>.</w:t>
            </w:r>
          </w:p>
          <w:p w:rsidR="00811220" w:rsidRPr="005E43FF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Формирование потребности в творческом использовании средств физической культуры для организации и ведения здорового образа жизни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r w:rsidRPr="00DD75DD">
              <w:rPr>
                <w:lang w:val="ru-RU"/>
              </w:rPr>
              <w:t xml:space="preserve">Демонстрировать вариативное выполнение легкоатлетических  упражнений. </w:t>
            </w:r>
            <w:r w:rsidRPr="00DD75DD">
              <w:t>Использовать информационный компонент физкультурно-оздоровительной и спортивно-оздоровительной направленности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истории развития лёгкой атлетики.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беговые упражнения в различные формы занятий физической культуры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30.05</w:t>
            </w:r>
          </w:p>
        </w:tc>
      </w:tr>
      <w:tr w:rsidR="00811220" w:rsidRPr="000C5E95">
        <w:tc>
          <w:tcPr>
            <w:tcW w:w="716" w:type="dxa"/>
          </w:tcPr>
          <w:p w:rsidR="00811220" w:rsidRPr="00917BDE" w:rsidRDefault="00811220" w:rsidP="006250FD">
            <w:pPr>
              <w:rPr>
                <w:lang w:val="ru-RU"/>
              </w:rPr>
            </w:pPr>
            <w:r>
              <w:t>6</w:t>
            </w:r>
            <w:r>
              <w:rPr>
                <w:lang w:val="ru-RU"/>
              </w:rPr>
              <w:t>8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Эстафетный бег 4х100 м.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>
            <w:r w:rsidRPr="00DD75DD">
              <w:t>Комплексный</w:t>
            </w:r>
          </w:p>
          <w:p w:rsidR="00811220" w:rsidRPr="00DD75DD" w:rsidRDefault="00811220" w:rsidP="006250FD">
            <w:r w:rsidRPr="00DD75DD">
              <w:t>Здоровье сберегающая</w:t>
            </w:r>
          </w:p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выполнять бег и передачу эстафетной палочки.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Формирование потребности в творческом использовании средств физической культуры для организации и ведения здорового образа жизни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r w:rsidRPr="00DD75DD">
              <w:rPr>
                <w:lang w:val="ru-RU"/>
              </w:rPr>
              <w:t xml:space="preserve">Демонстрировать вариативное выполнение легкоатлетических  упражнений. </w:t>
            </w:r>
            <w:r w:rsidRPr="00DD75DD">
              <w:t>Использовать информационный компонент физкультурно-оздоровительной и спортивно-оздоровительной направленности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истории развития лёгкой атлетики.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Включать беговые упражнения в различные формы занятий физической культуры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30.05</w:t>
            </w:r>
          </w:p>
        </w:tc>
      </w:tr>
      <w:tr w:rsidR="00811220" w:rsidRPr="000C5E95">
        <w:tc>
          <w:tcPr>
            <w:tcW w:w="2742" w:type="dxa"/>
            <w:gridSpan w:val="2"/>
          </w:tcPr>
          <w:p w:rsidR="00811220" w:rsidRPr="00917BDE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2851" w:type="dxa"/>
            <w:gridSpan w:val="11"/>
          </w:tcPr>
          <w:p w:rsidR="00811220" w:rsidRPr="00917BDE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8574" w:type="dxa"/>
          </w:tcPr>
          <w:p w:rsidR="00811220" w:rsidRPr="00326381" w:rsidRDefault="00811220" w:rsidP="006250FD">
            <w:pPr>
              <w:rPr>
                <w:b/>
                <w:lang w:val="ru-RU"/>
              </w:rPr>
            </w:pPr>
          </w:p>
        </w:tc>
      </w:tr>
      <w:tr w:rsidR="00811220" w:rsidRPr="00DD75DD">
        <w:tc>
          <w:tcPr>
            <w:tcW w:w="15593" w:type="dxa"/>
            <w:gridSpan w:val="13"/>
          </w:tcPr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6250FD">
            <w:pPr>
              <w:jc w:val="center"/>
              <w:rPr>
                <w:b/>
                <w:lang w:val="ru-RU"/>
              </w:rPr>
            </w:pPr>
          </w:p>
          <w:p w:rsidR="00811220" w:rsidRDefault="00811220" w:rsidP="00113DCF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 xml:space="preserve">                                                                                                </w:t>
            </w:r>
          </w:p>
          <w:p w:rsidR="00811220" w:rsidRDefault="00811220" w:rsidP="00113DCF">
            <w:pPr>
              <w:rPr>
                <w:b/>
                <w:lang w:val="ru-RU"/>
              </w:rPr>
            </w:pPr>
          </w:p>
          <w:p w:rsidR="00811220" w:rsidRDefault="00811220" w:rsidP="00113DCF">
            <w:pPr>
              <w:rPr>
                <w:b/>
                <w:lang w:val="ru-RU"/>
              </w:rPr>
            </w:pPr>
          </w:p>
          <w:p w:rsidR="00811220" w:rsidRPr="00F703A0" w:rsidRDefault="00811220" w:rsidP="00113DCF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 xml:space="preserve">                                                                                                    </w:t>
            </w:r>
            <w:r w:rsidRPr="00D6270F">
              <w:rPr>
                <w:b/>
              </w:rPr>
              <w:t>Спортивные игры –</w:t>
            </w:r>
            <w:r>
              <w:rPr>
                <w:b/>
              </w:rPr>
              <w:t xml:space="preserve"> </w:t>
            </w:r>
            <w:r>
              <w:rPr>
                <w:b/>
                <w:lang w:val="ru-RU"/>
              </w:rPr>
              <w:t xml:space="preserve">4 </w:t>
            </w:r>
            <w:r>
              <w:rPr>
                <w:b/>
              </w:rPr>
              <w:t>ча</w:t>
            </w:r>
            <w:r>
              <w:rPr>
                <w:b/>
                <w:lang w:val="ru-RU"/>
              </w:rPr>
              <w:t>са.</w:t>
            </w:r>
          </w:p>
          <w:p w:rsidR="00811220" w:rsidRPr="00D6270F" w:rsidRDefault="00811220" w:rsidP="006250FD">
            <w:pPr>
              <w:jc w:val="center"/>
              <w:rPr>
                <w:b/>
              </w:rPr>
            </w:pPr>
            <w:r w:rsidRPr="00D6270F">
              <w:rPr>
                <w:b/>
              </w:rPr>
              <w:t>Футбол.</w:t>
            </w:r>
          </w:p>
        </w:tc>
        <w:tc>
          <w:tcPr>
            <w:tcW w:w="8574" w:type="dxa"/>
          </w:tcPr>
          <w:p w:rsidR="00811220" w:rsidRPr="00D6270F" w:rsidRDefault="00811220" w:rsidP="006250FD">
            <w:pPr>
              <w:jc w:val="center"/>
              <w:rPr>
                <w:b/>
              </w:rPr>
            </w:pPr>
          </w:p>
        </w:tc>
      </w:tr>
      <w:tr w:rsidR="00811220" w:rsidRPr="000C5E95">
        <w:tc>
          <w:tcPr>
            <w:tcW w:w="716" w:type="dxa"/>
            <w:vMerge w:val="restart"/>
          </w:tcPr>
          <w:p w:rsidR="00811220" w:rsidRPr="00B648F9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  <w:p w:rsidR="00811220" w:rsidRPr="00B648F9" w:rsidRDefault="00811220" w:rsidP="006250FD">
            <w:pPr>
              <w:rPr>
                <w:lang w:val="ru-RU"/>
              </w:rPr>
            </w:pPr>
          </w:p>
        </w:tc>
        <w:tc>
          <w:tcPr>
            <w:tcW w:w="2026" w:type="dxa"/>
            <w:vMerge w:val="restart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>Инструктаж по ТБ на уроках.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Техника удара по мячу в створ ворот.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 </w:t>
            </w: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играть в команде, знать правила поведения в спортивном зале и на улице</w:t>
            </w:r>
          </w:p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Проявлять в игровых ситуациях доброжелательность, доверие, внимательность,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Моделировать технику игровых действий на площадке и вне площадки.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Использовать игровые действия волейбола для развития физических качеств.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08.05</w:t>
            </w:r>
          </w:p>
        </w:tc>
      </w:tr>
      <w:tr w:rsidR="00811220" w:rsidRPr="000C5E95">
        <w:tc>
          <w:tcPr>
            <w:tcW w:w="716" w:type="dxa"/>
            <w:vMerge/>
          </w:tcPr>
          <w:p w:rsidR="00811220" w:rsidRPr="00326381" w:rsidRDefault="00811220" w:rsidP="006250FD">
            <w:pPr>
              <w:rPr>
                <w:lang w:val="ru-RU"/>
              </w:rPr>
            </w:pPr>
          </w:p>
        </w:tc>
        <w:tc>
          <w:tcPr>
            <w:tcW w:w="2026" w:type="dxa"/>
            <w:vMerge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326381" w:rsidRDefault="00811220" w:rsidP="006250FD">
            <w:pPr>
              <w:rPr>
                <w:lang w:val="ru-RU"/>
              </w:rPr>
            </w:pPr>
          </w:p>
        </w:tc>
        <w:tc>
          <w:tcPr>
            <w:tcW w:w="2463" w:type="dxa"/>
            <w:gridSpan w:val="2"/>
          </w:tcPr>
          <w:p w:rsidR="00811220" w:rsidRPr="005E65FA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B648F9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</w:p>
        </w:tc>
      </w:tr>
      <w:tr w:rsidR="00811220" w:rsidRPr="000C5E95">
        <w:tc>
          <w:tcPr>
            <w:tcW w:w="716" w:type="dxa"/>
          </w:tcPr>
          <w:p w:rsidR="00811220" w:rsidRPr="00B648F9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2.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Передачи мяча в парах на месте, в движении.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 </w:t>
            </w: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5E65FA" w:rsidRDefault="00811220" w:rsidP="006250FD">
            <w:pPr>
              <w:rPr>
                <w:lang w:val="ru-RU"/>
              </w:rPr>
            </w:pPr>
            <w:r w:rsidRPr="005E65FA">
              <w:rPr>
                <w:lang w:val="ru-RU"/>
              </w:rPr>
              <w:t xml:space="preserve">Уметь выявлять и устранять ошибки </w:t>
            </w:r>
          </w:p>
          <w:p w:rsidR="00811220" w:rsidRPr="005E65FA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Проявлять в игровых ситуациях доброжелательность, доверие, внимательность,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Моделировать технику игровых действий на площадке и вне площадки.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Использовать игровые действия волейбола для развития физических качеств.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15.05</w:t>
            </w:r>
          </w:p>
        </w:tc>
      </w:tr>
      <w:tr w:rsidR="00811220" w:rsidRPr="000C5E95">
        <w:tc>
          <w:tcPr>
            <w:tcW w:w="716" w:type="dxa"/>
          </w:tcPr>
          <w:p w:rsidR="00811220" w:rsidRPr="00B648F9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2026" w:type="dxa"/>
          </w:tcPr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>Тактика игры.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  <w:r w:rsidRPr="00D6270F">
              <w:rPr>
                <w:b/>
                <w:lang w:val="ru-RU"/>
              </w:rPr>
              <w:t xml:space="preserve"> </w:t>
            </w:r>
          </w:p>
          <w:p w:rsidR="00811220" w:rsidRPr="00D6270F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814" w:type="dxa"/>
            <w:gridSpan w:val="2"/>
          </w:tcPr>
          <w:p w:rsidR="00811220" w:rsidRPr="00DD75DD" w:rsidRDefault="00811220" w:rsidP="006250FD">
            <w:r w:rsidRPr="00DD75DD">
              <w:t>1 час</w:t>
            </w:r>
          </w:p>
          <w:p w:rsidR="00811220" w:rsidRPr="00DD75DD" w:rsidRDefault="00811220" w:rsidP="006250FD"/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7E09A1" w:rsidRDefault="00811220" w:rsidP="006250FD">
            <w:pPr>
              <w:rPr>
                <w:b/>
                <w:lang w:val="ru-RU"/>
              </w:rPr>
            </w:pPr>
            <w:r w:rsidRPr="00DD75DD">
              <w:rPr>
                <w:lang w:val="ru-RU"/>
              </w:rPr>
              <w:t>Уметь играть и работать по правилам игры в футбол</w:t>
            </w:r>
            <w:r>
              <w:rPr>
                <w:lang w:val="ru-RU"/>
              </w:rPr>
              <w:t xml:space="preserve">       </w:t>
            </w:r>
          </w:p>
          <w:p w:rsidR="00811220" w:rsidRPr="005E65FA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.</w:t>
            </w:r>
            <w:r w:rsidRPr="00DD75DD">
              <w:rPr>
                <w:i/>
                <w:lang w:val="ru-RU"/>
              </w:rPr>
              <w:t xml:space="preserve">             </w:t>
            </w: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Проявлять в игровых ситуациях доброжелательность, доверие, внимательность,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Моделировать технику игровых действий на площадке и вне площадки.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Использовать игровые действия волейбола для развития физических качеств.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22.05</w:t>
            </w:r>
          </w:p>
        </w:tc>
      </w:tr>
      <w:tr w:rsidR="00811220" w:rsidRPr="000C5E95">
        <w:tc>
          <w:tcPr>
            <w:tcW w:w="716" w:type="dxa"/>
          </w:tcPr>
          <w:p w:rsidR="00811220" w:rsidRPr="000902E6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2026" w:type="dxa"/>
          </w:tcPr>
          <w:p w:rsidR="00811220" w:rsidRDefault="00811220" w:rsidP="006250FD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Итоговый контроль. Учебная игра.</w:t>
            </w:r>
          </w:p>
        </w:tc>
        <w:tc>
          <w:tcPr>
            <w:tcW w:w="1814" w:type="dxa"/>
            <w:gridSpan w:val="2"/>
          </w:tcPr>
          <w:p w:rsidR="00811220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1час</w:t>
            </w:r>
          </w:p>
          <w:p w:rsidR="00811220" w:rsidRPr="000902E6" w:rsidRDefault="00811220" w:rsidP="006250FD">
            <w:pPr>
              <w:rPr>
                <w:lang w:val="ru-RU"/>
              </w:rPr>
            </w:pPr>
          </w:p>
        </w:tc>
        <w:tc>
          <w:tcPr>
            <w:tcW w:w="2463" w:type="dxa"/>
            <w:gridSpan w:val="2"/>
          </w:tcPr>
          <w:p w:rsidR="00811220" w:rsidRDefault="00811220" w:rsidP="006250FD">
            <w:pPr>
              <w:rPr>
                <w:b/>
                <w:lang w:val="ru-RU"/>
              </w:rPr>
            </w:pPr>
          </w:p>
          <w:p w:rsidR="00811220" w:rsidRPr="000902E6" w:rsidRDefault="00811220" w:rsidP="006250FD">
            <w:pPr>
              <w:rPr>
                <w:lang w:val="ru-RU"/>
              </w:rPr>
            </w:pPr>
            <w:r w:rsidRPr="000902E6">
              <w:rPr>
                <w:lang w:val="ru-RU"/>
              </w:rPr>
              <w:t>Подведение итогов за год</w:t>
            </w:r>
          </w:p>
          <w:p w:rsidR="00811220" w:rsidRPr="00D6270F" w:rsidRDefault="00811220" w:rsidP="006250FD">
            <w:pPr>
              <w:rPr>
                <w:lang w:val="ru-RU"/>
              </w:rPr>
            </w:pPr>
          </w:p>
        </w:tc>
        <w:tc>
          <w:tcPr>
            <w:tcW w:w="2389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 xml:space="preserve"> Проявлять в игровых ситуациях доброжелательность, доверие, внимательность,</w:t>
            </w:r>
          </w:p>
        </w:tc>
        <w:tc>
          <w:tcPr>
            <w:tcW w:w="2148" w:type="dxa"/>
            <w:gridSpan w:val="3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Моделировать технику игровых действий на площадке и вне площадки.</w:t>
            </w:r>
          </w:p>
        </w:tc>
        <w:tc>
          <w:tcPr>
            <w:tcW w:w="2327" w:type="dxa"/>
            <w:gridSpan w:val="2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Взаимодействовать со сверстниками в процессе совместного освоения технических действий</w:t>
            </w:r>
          </w:p>
        </w:tc>
        <w:tc>
          <w:tcPr>
            <w:tcW w:w="1710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 w:rsidRPr="00DD75DD">
              <w:rPr>
                <w:lang w:val="ru-RU"/>
              </w:rPr>
              <w:t>Использовать игровые действия волейбола для развития физических качеств.</w:t>
            </w:r>
          </w:p>
        </w:tc>
        <w:tc>
          <w:tcPr>
            <w:tcW w:w="8574" w:type="dxa"/>
          </w:tcPr>
          <w:p w:rsidR="00811220" w:rsidRPr="00DD75DD" w:rsidRDefault="00811220" w:rsidP="006250FD">
            <w:pPr>
              <w:rPr>
                <w:lang w:val="ru-RU"/>
              </w:rPr>
            </w:pPr>
            <w:r>
              <w:rPr>
                <w:lang w:val="ru-RU"/>
              </w:rPr>
              <w:t>29.05</w:t>
            </w:r>
          </w:p>
        </w:tc>
      </w:tr>
      <w:tr w:rsidR="00811220" w:rsidRPr="000C5E95">
        <w:tc>
          <w:tcPr>
            <w:tcW w:w="2742" w:type="dxa"/>
            <w:gridSpan w:val="2"/>
          </w:tcPr>
          <w:p w:rsidR="00811220" w:rsidRPr="00B648F9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2851" w:type="dxa"/>
            <w:gridSpan w:val="11"/>
          </w:tcPr>
          <w:p w:rsidR="00811220" w:rsidRPr="000902E6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8574" w:type="dxa"/>
          </w:tcPr>
          <w:p w:rsidR="00811220" w:rsidRDefault="00811220" w:rsidP="006250FD">
            <w:pPr>
              <w:rPr>
                <w:b/>
                <w:lang w:val="ru-RU"/>
              </w:rPr>
            </w:pPr>
          </w:p>
        </w:tc>
      </w:tr>
      <w:tr w:rsidR="00811220" w:rsidRPr="000C5E95">
        <w:tc>
          <w:tcPr>
            <w:tcW w:w="2742" w:type="dxa"/>
            <w:gridSpan w:val="2"/>
          </w:tcPr>
          <w:p w:rsidR="00811220" w:rsidRPr="00B648F9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12851" w:type="dxa"/>
            <w:gridSpan w:val="11"/>
          </w:tcPr>
          <w:p w:rsidR="00811220" w:rsidRPr="00B648F9" w:rsidRDefault="00811220" w:rsidP="006250FD">
            <w:pPr>
              <w:rPr>
                <w:b/>
                <w:lang w:val="ru-RU"/>
              </w:rPr>
            </w:pPr>
          </w:p>
        </w:tc>
        <w:tc>
          <w:tcPr>
            <w:tcW w:w="8574" w:type="dxa"/>
          </w:tcPr>
          <w:p w:rsidR="00811220" w:rsidRPr="00326381" w:rsidRDefault="00811220" w:rsidP="006250FD">
            <w:pPr>
              <w:rPr>
                <w:b/>
                <w:lang w:val="ru-RU"/>
              </w:rPr>
            </w:pPr>
          </w:p>
        </w:tc>
      </w:tr>
    </w:tbl>
    <w:p w:rsidR="00811220" w:rsidRDefault="00811220" w:rsidP="005E43FF">
      <w:pPr>
        <w:rPr>
          <w:lang w:val="ru-RU"/>
        </w:rPr>
      </w:pPr>
    </w:p>
    <w:p w:rsidR="00811220" w:rsidRDefault="00811220" w:rsidP="005E43FF">
      <w:pPr>
        <w:rPr>
          <w:lang w:val="ru-RU"/>
        </w:rPr>
      </w:pPr>
    </w:p>
    <w:p w:rsidR="00811220" w:rsidRDefault="00811220" w:rsidP="005E43FF">
      <w:pPr>
        <w:rPr>
          <w:lang w:val="ru-RU"/>
        </w:rPr>
      </w:pPr>
    </w:p>
    <w:p w:rsidR="00811220" w:rsidRDefault="00811220" w:rsidP="005E43FF">
      <w:pPr>
        <w:rPr>
          <w:lang w:val="ru-RU"/>
        </w:rPr>
      </w:pPr>
    </w:p>
    <w:p w:rsidR="00811220" w:rsidRDefault="00811220" w:rsidP="005E43FF">
      <w:pPr>
        <w:rPr>
          <w:lang w:val="ru-RU"/>
        </w:rPr>
      </w:pPr>
    </w:p>
    <w:p w:rsidR="00811220" w:rsidRDefault="00811220" w:rsidP="005E43FF">
      <w:pPr>
        <w:rPr>
          <w:lang w:val="ru-RU"/>
        </w:rPr>
      </w:pPr>
    </w:p>
    <w:p w:rsidR="00811220" w:rsidRDefault="00811220" w:rsidP="005E43FF">
      <w:pPr>
        <w:rPr>
          <w:lang w:val="ru-RU"/>
        </w:rPr>
      </w:pPr>
    </w:p>
    <w:p w:rsidR="00811220" w:rsidRDefault="00811220" w:rsidP="005E43FF">
      <w:pPr>
        <w:rPr>
          <w:lang w:val="ru-RU"/>
        </w:rPr>
        <w:sectPr w:rsidR="00811220" w:rsidSect="006250FD">
          <w:pgSz w:w="16838" w:h="11906" w:orient="landscape"/>
          <w:pgMar w:top="851" w:right="567" w:bottom="567" w:left="567" w:header="709" w:footer="709" w:gutter="0"/>
          <w:cols w:space="708"/>
          <w:docGrid w:linePitch="360"/>
        </w:sectPr>
      </w:pPr>
    </w:p>
    <w:p w:rsidR="00811220" w:rsidRPr="00BB7AD4" w:rsidRDefault="00811220" w:rsidP="00BB7AD4">
      <w:pPr>
        <w:jc w:val="center"/>
        <w:outlineLvl w:val="0"/>
        <w:rPr>
          <w:lang w:val="ru-RU"/>
        </w:rPr>
      </w:pPr>
    </w:p>
    <w:sectPr w:rsidR="00811220" w:rsidRPr="00BB7AD4" w:rsidSect="006250FD">
      <w:pgSz w:w="11906" w:h="16838"/>
      <w:pgMar w:top="567" w:right="567" w:bottom="567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D20E0"/>
    <w:multiLevelType w:val="hybridMultilevel"/>
    <w:tmpl w:val="F8EC0866"/>
    <w:lvl w:ilvl="0" w:tplc="BCD020C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0B545890"/>
    <w:multiLevelType w:val="hybridMultilevel"/>
    <w:tmpl w:val="CF408706"/>
    <w:lvl w:ilvl="0" w:tplc="605AF66A">
      <w:numFmt w:val="bullet"/>
      <w:lvlText w:val="•"/>
      <w:lvlJc w:val="left"/>
      <w:pPr>
        <w:ind w:left="360" w:hanging="360"/>
      </w:pPr>
      <w:rPr>
        <w:rFonts w:ascii="Calibri" w:eastAsia="Times New Roman" w:hAnsi="Calibri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1909337F"/>
    <w:multiLevelType w:val="hybridMultilevel"/>
    <w:tmpl w:val="A85AF66C"/>
    <w:lvl w:ilvl="0" w:tplc="04190001">
      <w:start w:val="1"/>
      <w:numFmt w:val="bullet"/>
      <w:lvlText w:val=""/>
      <w:lvlJc w:val="left"/>
      <w:pPr>
        <w:ind w:left="123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95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1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27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3">
    <w:nsid w:val="36BD2668"/>
    <w:multiLevelType w:val="hybridMultilevel"/>
    <w:tmpl w:val="43B4A4C2"/>
    <w:lvl w:ilvl="0" w:tplc="E48A0B1A">
      <w:start w:val="1"/>
      <w:numFmt w:val="upperRoman"/>
      <w:lvlText w:val="%1."/>
      <w:lvlJc w:val="left"/>
      <w:pPr>
        <w:ind w:left="1809" w:hanging="72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3E840CA2"/>
    <w:multiLevelType w:val="hybridMultilevel"/>
    <w:tmpl w:val="9C6A0820"/>
    <w:lvl w:ilvl="0" w:tplc="358ED6F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42102F56"/>
    <w:multiLevelType w:val="multilevel"/>
    <w:tmpl w:val="408A7B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3043DD7"/>
    <w:multiLevelType w:val="multilevel"/>
    <w:tmpl w:val="4D6EF9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D045B78"/>
    <w:multiLevelType w:val="hybridMultilevel"/>
    <w:tmpl w:val="75969A68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>
    <w:nsid w:val="4D771243"/>
    <w:multiLevelType w:val="hybridMultilevel"/>
    <w:tmpl w:val="69F8BA74"/>
    <w:lvl w:ilvl="0" w:tplc="04190001">
      <w:start w:val="1"/>
      <w:numFmt w:val="bullet"/>
      <w:lvlText w:val=""/>
      <w:lvlJc w:val="left"/>
      <w:pPr>
        <w:ind w:left="123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95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1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27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9">
    <w:nsid w:val="50592264"/>
    <w:multiLevelType w:val="hybridMultilevel"/>
    <w:tmpl w:val="D7847A38"/>
    <w:lvl w:ilvl="0" w:tplc="605AF66A">
      <w:numFmt w:val="bullet"/>
      <w:lvlText w:val="•"/>
      <w:lvlJc w:val="left"/>
      <w:pPr>
        <w:ind w:left="450" w:hanging="360"/>
      </w:pPr>
      <w:rPr>
        <w:rFonts w:ascii="Calibri" w:eastAsia="Times New Roman" w:hAnsi="Calibri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5D280F55"/>
    <w:multiLevelType w:val="hybridMultilevel"/>
    <w:tmpl w:val="DF94C31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7EBC5950"/>
    <w:multiLevelType w:val="hybridMultilevel"/>
    <w:tmpl w:val="49AC98A2"/>
    <w:lvl w:ilvl="0" w:tplc="04190001">
      <w:start w:val="1"/>
      <w:numFmt w:val="bullet"/>
      <w:lvlText w:val=""/>
      <w:lvlJc w:val="left"/>
      <w:pPr>
        <w:ind w:left="151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34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95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4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11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4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274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11"/>
  </w:num>
  <w:num w:numId="4">
    <w:abstractNumId w:val="2"/>
  </w:num>
  <w:num w:numId="5">
    <w:abstractNumId w:val="8"/>
  </w:num>
  <w:num w:numId="6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  <w:num w:numId="11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defaultTabStop w:val="708"/>
  <w:doNotHyphenateCaps/>
  <w:drawingGridHorizontalSpacing w:val="120"/>
  <w:displayHorizontalDrawingGridEvery w:val="2"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E43FF"/>
    <w:rsid w:val="000355C4"/>
    <w:rsid w:val="000656D1"/>
    <w:rsid w:val="000902E6"/>
    <w:rsid w:val="000C5E95"/>
    <w:rsid w:val="000D1655"/>
    <w:rsid w:val="00113DCF"/>
    <w:rsid w:val="001440CB"/>
    <w:rsid w:val="001B2D7A"/>
    <w:rsid w:val="001C56DE"/>
    <w:rsid w:val="00211AAA"/>
    <w:rsid w:val="0025259F"/>
    <w:rsid w:val="0028398E"/>
    <w:rsid w:val="002B4526"/>
    <w:rsid w:val="002B6B5D"/>
    <w:rsid w:val="002C78D9"/>
    <w:rsid w:val="002E5C0E"/>
    <w:rsid w:val="003014D3"/>
    <w:rsid w:val="003233FA"/>
    <w:rsid w:val="00326381"/>
    <w:rsid w:val="00336CF5"/>
    <w:rsid w:val="003500F8"/>
    <w:rsid w:val="00361CC0"/>
    <w:rsid w:val="00374AA0"/>
    <w:rsid w:val="0039237D"/>
    <w:rsid w:val="003A0AAB"/>
    <w:rsid w:val="003D6D30"/>
    <w:rsid w:val="003E76B6"/>
    <w:rsid w:val="004051C0"/>
    <w:rsid w:val="00415C45"/>
    <w:rsid w:val="00440832"/>
    <w:rsid w:val="00455C7A"/>
    <w:rsid w:val="0047310F"/>
    <w:rsid w:val="004740D3"/>
    <w:rsid w:val="00475918"/>
    <w:rsid w:val="004847BC"/>
    <w:rsid w:val="004B29C3"/>
    <w:rsid w:val="004B3125"/>
    <w:rsid w:val="004C4947"/>
    <w:rsid w:val="005502DB"/>
    <w:rsid w:val="00557577"/>
    <w:rsid w:val="0058347F"/>
    <w:rsid w:val="005A02F1"/>
    <w:rsid w:val="005C2205"/>
    <w:rsid w:val="005E43FF"/>
    <w:rsid w:val="005E65FA"/>
    <w:rsid w:val="006057F5"/>
    <w:rsid w:val="00616B01"/>
    <w:rsid w:val="006250FD"/>
    <w:rsid w:val="006763D1"/>
    <w:rsid w:val="006849AF"/>
    <w:rsid w:val="006A10A1"/>
    <w:rsid w:val="006B531A"/>
    <w:rsid w:val="006C68F4"/>
    <w:rsid w:val="006D33C5"/>
    <w:rsid w:val="006D6158"/>
    <w:rsid w:val="006F244C"/>
    <w:rsid w:val="006F257C"/>
    <w:rsid w:val="006F467E"/>
    <w:rsid w:val="00754A10"/>
    <w:rsid w:val="0076739B"/>
    <w:rsid w:val="007675F9"/>
    <w:rsid w:val="00791810"/>
    <w:rsid w:val="007A7070"/>
    <w:rsid w:val="007E09A1"/>
    <w:rsid w:val="008043A0"/>
    <w:rsid w:val="00811220"/>
    <w:rsid w:val="00847EEA"/>
    <w:rsid w:val="008C181D"/>
    <w:rsid w:val="008F58DD"/>
    <w:rsid w:val="00917BDE"/>
    <w:rsid w:val="009242C2"/>
    <w:rsid w:val="0095252A"/>
    <w:rsid w:val="009610EA"/>
    <w:rsid w:val="009A49F9"/>
    <w:rsid w:val="009B4D9E"/>
    <w:rsid w:val="009C3A8B"/>
    <w:rsid w:val="009E18BE"/>
    <w:rsid w:val="009F11F6"/>
    <w:rsid w:val="009F1A0A"/>
    <w:rsid w:val="00A0579F"/>
    <w:rsid w:val="00A158EA"/>
    <w:rsid w:val="00A322E0"/>
    <w:rsid w:val="00A35572"/>
    <w:rsid w:val="00A42DA8"/>
    <w:rsid w:val="00A5780B"/>
    <w:rsid w:val="00A73711"/>
    <w:rsid w:val="00AE7CBC"/>
    <w:rsid w:val="00AF7323"/>
    <w:rsid w:val="00B14A27"/>
    <w:rsid w:val="00B469DE"/>
    <w:rsid w:val="00B648F9"/>
    <w:rsid w:val="00B77F96"/>
    <w:rsid w:val="00B92809"/>
    <w:rsid w:val="00B942BA"/>
    <w:rsid w:val="00BA06E6"/>
    <w:rsid w:val="00BB7AD4"/>
    <w:rsid w:val="00BC688B"/>
    <w:rsid w:val="00BD1B74"/>
    <w:rsid w:val="00BE74DA"/>
    <w:rsid w:val="00C55018"/>
    <w:rsid w:val="00C71106"/>
    <w:rsid w:val="00D0244A"/>
    <w:rsid w:val="00D26B28"/>
    <w:rsid w:val="00D60443"/>
    <w:rsid w:val="00D6270F"/>
    <w:rsid w:val="00D64376"/>
    <w:rsid w:val="00D6615E"/>
    <w:rsid w:val="00D80E83"/>
    <w:rsid w:val="00DD75DD"/>
    <w:rsid w:val="00DE3EAC"/>
    <w:rsid w:val="00DE735E"/>
    <w:rsid w:val="00E22581"/>
    <w:rsid w:val="00E65AC8"/>
    <w:rsid w:val="00EC6B3B"/>
    <w:rsid w:val="00F17875"/>
    <w:rsid w:val="00F57548"/>
    <w:rsid w:val="00F57C7A"/>
    <w:rsid w:val="00F66AEB"/>
    <w:rsid w:val="00F703A0"/>
    <w:rsid w:val="00F948CD"/>
    <w:rsid w:val="00FF3C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locked="1" w:uiPriority="0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Normal">
    <w:name w:val="Normal"/>
    <w:qFormat/>
    <w:rsid w:val="005E43FF"/>
    <w:pPr>
      <w:widowControl w:val="0"/>
      <w:autoSpaceDE w:val="0"/>
      <w:autoSpaceDN w:val="0"/>
      <w:adjustRightInd w:val="0"/>
    </w:pPr>
    <w:rPr>
      <w:rFonts w:eastAsia="Times New Roman"/>
      <w:bCs/>
      <w:iCs/>
      <w:sz w:val="24"/>
      <w:szCs w:val="24"/>
      <w:lang w:val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5C2205"/>
    <w:pPr>
      <w:pBdr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pBdr>
      <w:shd w:val="clear" w:color="auto" w:fill="F2DBDB"/>
      <w:spacing w:before="480" w:after="100" w:line="269" w:lineRule="auto"/>
      <w:outlineLvl w:val="0"/>
    </w:pPr>
    <w:rPr>
      <w:rFonts w:ascii="Cambria" w:hAnsi="Cambria"/>
      <w:b/>
      <w:color w:val="622423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5C2205"/>
    <w:pPr>
      <w:pBdr>
        <w:top w:val="single" w:sz="4" w:space="0" w:color="C0504D"/>
        <w:left w:val="single" w:sz="48" w:space="2" w:color="C0504D"/>
        <w:bottom w:val="single" w:sz="4" w:space="0" w:color="C0504D"/>
        <w:right w:val="single" w:sz="4" w:space="4" w:color="C0504D"/>
      </w:pBdr>
      <w:spacing w:before="200" w:after="100" w:line="269" w:lineRule="auto"/>
      <w:ind w:left="144"/>
      <w:outlineLvl w:val="1"/>
    </w:pPr>
    <w:rPr>
      <w:rFonts w:ascii="Cambria" w:hAnsi="Cambria"/>
      <w:b/>
      <w:color w:val="943634"/>
      <w:sz w:val="22"/>
      <w:szCs w:val="22"/>
    </w:rPr>
  </w:style>
  <w:style w:type="paragraph" w:styleId="Heading3">
    <w:name w:val="heading 3"/>
    <w:basedOn w:val="Normal"/>
    <w:next w:val="Normal"/>
    <w:link w:val="Heading3Char"/>
    <w:uiPriority w:val="99"/>
    <w:qFormat/>
    <w:rsid w:val="005C2205"/>
    <w:pPr>
      <w:pBdr>
        <w:left w:val="single" w:sz="48" w:space="2" w:color="C0504D"/>
        <w:bottom w:val="single" w:sz="4" w:space="0" w:color="C0504D"/>
      </w:pBdr>
      <w:spacing w:before="200" w:after="100"/>
      <w:ind w:left="144"/>
      <w:outlineLvl w:val="2"/>
    </w:pPr>
    <w:rPr>
      <w:rFonts w:ascii="Cambria" w:hAnsi="Cambria"/>
      <w:b/>
      <w:color w:val="943634"/>
      <w:sz w:val="22"/>
      <w:szCs w:val="22"/>
    </w:rPr>
  </w:style>
  <w:style w:type="paragraph" w:styleId="Heading4">
    <w:name w:val="heading 4"/>
    <w:basedOn w:val="Normal"/>
    <w:next w:val="Normal"/>
    <w:link w:val="Heading4Char"/>
    <w:uiPriority w:val="99"/>
    <w:qFormat/>
    <w:rsid w:val="005C2205"/>
    <w:pPr>
      <w:pBdr>
        <w:left w:val="single" w:sz="4" w:space="2" w:color="C0504D"/>
        <w:bottom w:val="single" w:sz="4" w:space="2" w:color="C0504D"/>
      </w:pBdr>
      <w:spacing w:before="200" w:after="100"/>
      <w:ind w:left="86"/>
      <w:outlineLvl w:val="3"/>
    </w:pPr>
    <w:rPr>
      <w:rFonts w:ascii="Cambria" w:hAnsi="Cambria"/>
      <w:b/>
      <w:color w:val="943634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9"/>
    <w:qFormat/>
    <w:rsid w:val="005C2205"/>
    <w:pPr>
      <w:pBdr>
        <w:left w:val="dotted" w:sz="4" w:space="2" w:color="C0504D"/>
        <w:bottom w:val="dotted" w:sz="4" w:space="2" w:color="C0504D"/>
      </w:pBdr>
      <w:spacing w:before="200" w:after="100"/>
      <w:ind w:left="86"/>
      <w:outlineLvl w:val="4"/>
    </w:pPr>
    <w:rPr>
      <w:rFonts w:ascii="Cambria" w:hAnsi="Cambria"/>
      <w:b/>
      <w:color w:val="943634"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9"/>
    <w:qFormat/>
    <w:rsid w:val="005C2205"/>
    <w:pPr>
      <w:pBdr>
        <w:bottom w:val="single" w:sz="4" w:space="2" w:color="E5B8B7"/>
      </w:pBdr>
      <w:spacing w:before="200" w:after="100"/>
      <w:outlineLvl w:val="5"/>
    </w:pPr>
    <w:rPr>
      <w:rFonts w:ascii="Cambria" w:hAnsi="Cambria"/>
      <w:color w:val="943634"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9"/>
    <w:qFormat/>
    <w:rsid w:val="005C2205"/>
    <w:pPr>
      <w:pBdr>
        <w:bottom w:val="dotted" w:sz="4" w:space="2" w:color="D99594"/>
      </w:pBdr>
      <w:spacing w:before="200" w:after="100"/>
      <w:outlineLvl w:val="6"/>
    </w:pPr>
    <w:rPr>
      <w:rFonts w:ascii="Cambria" w:hAnsi="Cambria"/>
      <w:color w:val="943634"/>
      <w:sz w:val="22"/>
      <w:szCs w:val="22"/>
    </w:rPr>
  </w:style>
  <w:style w:type="paragraph" w:styleId="Heading8">
    <w:name w:val="heading 8"/>
    <w:basedOn w:val="Normal"/>
    <w:next w:val="Normal"/>
    <w:link w:val="Heading8Char"/>
    <w:uiPriority w:val="99"/>
    <w:qFormat/>
    <w:rsid w:val="005C2205"/>
    <w:pPr>
      <w:spacing w:before="200" w:after="100"/>
      <w:outlineLvl w:val="7"/>
    </w:pPr>
    <w:rPr>
      <w:rFonts w:ascii="Cambria" w:hAnsi="Cambria"/>
      <w:color w:val="C0504D"/>
      <w:sz w:val="22"/>
      <w:szCs w:val="22"/>
    </w:rPr>
  </w:style>
  <w:style w:type="paragraph" w:styleId="Heading9">
    <w:name w:val="heading 9"/>
    <w:basedOn w:val="Normal"/>
    <w:next w:val="Normal"/>
    <w:link w:val="Heading9Char"/>
    <w:uiPriority w:val="99"/>
    <w:qFormat/>
    <w:rsid w:val="005C2205"/>
    <w:pPr>
      <w:spacing w:before="200" w:after="100"/>
      <w:outlineLvl w:val="8"/>
    </w:pPr>
    <w:rPr>
      <w:rFonts w:ascii="Cambria" w:hAnsi="Cambria"/>
      <w:color w:val="C0504D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5C2205"/>
    <w:rPr>
      <w:rFonts w:ascii="Cambria" w:hAnsi="Cambria" w:cs="Times New Roman"/>
      <w:b/>
      <w:bCs/>
      <w:i/>
      <w:iCs/>
      <w:color w:val="622423"/>
      <w:shd w:val="clear" w:color="auto" w:fill="F2DBDB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5C2205"/>
    <w:rPr>
      <w:rFonts w:ascii="Cambria" w:hAnsi="Cambria" w:cs="Times New Roman"/>
      <w:b/>
      <w:bCs/>
      <w:i/>
      <w:iCs/>
      <w:color w:val="943634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5C2205"/>
    <w:rPr>
      <w:rFonts w:ascii="Cambria" w:hAnsi="Cambria" w:cs="Times New Roman"/>
      <w:b/>
      <w:bCs/>
      <w:i/>
      <w:iCs/>
      <w:color w:val="943634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5C2205"/>
    <w:rPr>
      <w:rFonts w:ascii="Cambria" w:hAnsi="Cambria" w:cs="Times New Roman"/>
      <w:b/>
      <w:bCs/>
      <w:i/>
      <w:iCs/>
      <w:color w:val="943634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5C2205"/>
    <w:rPr>
      <w:rFonts w:ascii="Cambria" w:hAnsi="Cambria" w:cs="Times New Roman"/>
      <w:b/>
      <w:bCs/>
      <w:i/>
      <w:iCs/>
      <w:color w:val="943634"/>
    </w:rPr>
  </w:style>
  <w:style w:type="character" w:customStyle="1" w:styleId="Heading6Char">
    <w:name w:val="Heading 6 Char"/>
    <w:basedOn w:val="DefaultParagraphFont"/>
    <w:link w:val="Heading6"/>
    <w:uiPriority w:val="99"/>
    <w:semiHidden/>
    <w:locked/>
    <w:rsid w:val="005C2205"/>
    <w:rPr>
      <w:rFonts w:ascii="Cambria" w:hAnsi="Cambria" w:cs="Times New Roman"/>
      <w:i/>
      <w:iCs/>
      <w:color w:val="943634"/>
    </w:rPr>
  </w:style>
  <w:style w:type="character" w:customStyle="1" w:styleId="Heading7Char">
    <w:name w:val="Heading 7 Char"/>
    <w:basedOn w:val="DefaultParagraphFont"/>
    <w:link w:val="Heading7"/>
    <w:uiPriority w:val="99"/>
    <w:semiHidden/>
    <w:locked/>
    <w:rsid w:val="005C2205"/>
    <w:rPr>
      <w:rFonts w:ascii="Cambria" w:hAnsi="Cambria" w:cs="Times New Roman"/>
      <w:i/>
      <w:iCs/>
      <w:color w:val="943634"/>
    </w:rPr>
  </w:style>
  <w:style w:type="character" w:customStyle="1" w:styleId="Heading8Char">
    <w:name w:val="Heading 8 Char"/>
    <w:basedOn w:val="DefaultParagraphFont"/>
    <w:link w:val="Heading8"/>
    <w:uiPriority w:val="99"/>
    <w:semiHidden/>
    <w:locked/>
    <w:rsid w:val="005C2205"/>
    <w:rPr>
      <w:rFonts w:ascii="Cambria" w:hAnsi="Cambria" w:cs="Times New Roman"/>
      <w:i/>
      <w:iCs/>
      <w:color w:val="C0504D"/>
    </w:rPr>
  </w:style>
  <w:style w:type="character" w:customStyle="1" w:styleId="Heading9Char">
    <w:name w:val="Heading 9 Char"/>
    <w:basedOn w:val="DefaultParagraphFont"/>
    <w:link w:val="Heading9"/>
    <w:uiPriority w:val="99"/>
    <w:semiHidden/>
    <w:locked/>
    <w:rsid w:val="005C2205"/>
    <w:rPr>
      <w:rFonts w:ascii="Cambria" w:hAnsi="Cambria" w:cs="Times New Roman"/>
      <w:i/>
      <w:iCs/>
      <w:color w:val="C0504D"/>
      <w:sz w:val="20"/>
      <w:szCs w:val="20"/>
    </w:rPr>
  </w:style>
  <w:style w:type="paragraph" w:styleId="Caption">
    <w:name w:val="caption"/>
    <w:basedOn w:val="Normal"/>
    <w:next w:val="Normal"/>
    <w:uiPriority w:val="99"/>
    <w:qFormat/>
    <w:rsid w:val="005C2205"/>
    <w:rPr>
      <w:b/>
      <w:color w:val="943634"/>
      <w:sz w:val="18"/>
      <w:szCs w:val="18"/>
    </w:rPr>
  </w:style>
  <w:style w:type="paragraph" w:styleId="Title">
    <w:name w:val="Title"/>
    <w:basedOn w:val="Normal"/>
    <w:next w:val="Normal"/>
    <w:link w:val="TitleChar"/>
    <w:uiPriority w:val="99"/>
    <w:qFormat/>
    <w:rsid w:val="005C2205"/>
    <w:pPr>
      <w:pBdr>
        <w:top w:val="single" w:sz="48" w:space="0" w:color="C0504D"/>
        <w:bottom w:val="single" w:sz="48" w:space="0" w:color="C0504D"/>
      </w:pBdr>
      <w:shd w:val="clear" w:color="auto" w:fill="C0504D"/>
      <w:jc w:val="center"/>
    </w:pPr>
    <w:rPr>
      <w:rFonts w:ascii="Cambria" w:hAnsi="Cambria"/>
      <w:color w:val="FFFFFF"/>
      <w:spacing w:val="10"/>
      <w:sz w:val="48"/>
      <w:szCs w:val="48"/>
    </w:rPr>
  </w:style>
  <w:style w:type="character" w:customStyle="1" w:styleId="TitleChar">
    <w:name w:val="Title Char"/>
    <w:basedOn w:val="DefaultParagraphFont"/>
    <w:link w:val="Title"/>
    <w:uiPriority w:val="99"/>
    <w:locked/>
    <w:rsid w:val="005C2205"/>
    <w:rPr>
      <w:rFonts w:ascii="Cambria" w:hAnsi="Cambria" w:cs="Times New Roman"/>
      <w:i/>
      <w:iCs/>
      <w:color w:val="FFFFFF"/>
      <w:spacing w:val="10"/>
      <w:sz w:val="48"/>
      <w:szCs w:val="48"/>
      <w:shd w:val="clear" w:color="auto" w:fill="C0504D"/>
    </w:rPr>
  </w:style>
  <w:style w:type="paragraph" w:styleId="Subtitle">
    <w:name w:val="Subtitle"/>
    <w:basedOn w:val="Normal"/>
    <w:next w:val="Normal"/>
    <w:link w:val="SubtitleChar"/>
    <w:uiPriority w:val="99"/>
    <w:qFormat/>
    <w:rsid w:val="005C2205"/>
    <w:pPr>
      <w:pBdr>
        <w:bottom w:val="dotted" w:sz="8" w:space="10" w:color="C0504D"/>
      </w:pBdr>
      <w:spacing w:before="200" w:after="900"/>
      <w:jc w:val="center"/>
    </w:pPr>
    <w:rPr>
      <w:rFonts w:ascii="Cambria" w:hAnsi="Cambria"/>
      <w:color w:val="622423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5C2205"/>
    <w:rPr>
      <w:rFonts w:ascii="Cambria" w:hAnsi="Cambria" w:cs="Times New Roman"/>
      <w:i/>
      <w:iCs/>
      <w:color w:val="622423"/>
      <w:sz w:val="24"/>
      <w:szCs w:val="24"/>
    </w:rPr>
  </w:style>
  <w:style w:type="character" w:styleId="Strong">
    <w:name w:val="Strong"/>
    <w:basedOn w:val="DefaultParagraphFont"/>
    <w:uiPriority w:val="99"/>
    <w:qFormat/>
    <w:rsid w:val="005C2205"/>
    <w:rPr>
      <w:rFonts w:cs="Times New Roman"/>
      <w:b/>
      <w:spacing w:val="0"/>
    </w:rPr>
  </w:style>
  <w:style w:type="character" w:styleId="Emphasis">
    <w:name w:val="Emphasis"/>
    <w:basedOn w:val="DefaultParagraphFont"/>
    <w:uiPriority w:val="99"/>
    <w:qFormat/>
    <w:rsid w:val="005C2205"/>
    <w:rPr>
      <w:rFonts w:ascii="Cambria" w:hAnsi="Cambria" w:cs="Times New Roman"/>
      <w:b/>
      <w:i/>
      <w:color w:val="C0504D"/>
      <w:bdr w:val="single" w:sz="18" w:space="0" w:color="F2DBDB"/>
      <w:shd w:val="clear" w:color="auto" w:fill="F2DBDB"/>
    </w:rPr>
  </w:style>
  <w:style w:type="paragraph" w:styleId="NoSpacing">
    <w:name w:val="No Spacing"/>
    <w:basedOn w:val="Normal"/>
    <w:uiPriority w:val="99"/>
    <w:qFormat/>
    <w:rsid w:val="005C2205"/>
  </w:style>
  <w:style w:type="paragraph" w:styleId="ListParagraph">
    <w:name w:val="List Paragraph"/>
    <w:basedOn w:val="Normal"/>
    <w:uiPriority w:val="99"/>
    <w:qFormat/>
    <w:rsid w:val="005C2205"/>
    <w:pPr>
      <w:ind w:left="720"/>
    </w:pPr>
  </w:style>
  <w:style w:type="paragraph" w:styleId="Quote">
    <w:name w:val="Quote"/>
    <w:basedOn w:val="Normal"/>
    <w:next w:val="Normal"/>
    <w:link w:val="QuoteChar"/>
    <w:uiPriority w:val="99"/>
    <w:qFormat/>
    <w:rsid w:val="005C2205"/>
    <w:rPr>
      <w:color w:val="943634"/>
    </w:rPr>
  </w:style>
  <w:style w:type="character" w:customStyle="1" w:styleId="QuoteChar">
    <w:name w:val="Quote Char"/>
    <w:basedOn w:val="DefaultParagraphFont"/>
    <w:link w:val="Quote"/>
    <w:uiPriority w:val="99"/>
    <w:locked/>
    <w:rsid w:val="005C2205"/>
    <w:rPr>
      <w:rFonts w:cs="Times New Roman"/>
      <w:color w:val="943634"/>
      <w:sz w:val="20"/>
      <w:szCs w:val="20"/>
    </w:rPr>
  </w:style>
  <w:style w:type="paragraph" w:styleId="IntenseQuote">
    <w:name w:val="Intense Quote"/>
    <w:basedOn w:val="Normal"/>
    <w:next w:val="Normal"/>
    <w:link w:val="IntenseQuoteChar"/>
    <w:uiPriority w:val="99"/>
    <w:qFormat/>
    <w:rsid w:val="005C2205"/>
    <w:pPr>
      <w:pBdr>
        <w:top w:val="dotted" w:sz="8" w:space="10" w:color="C0504D"/>
        <w:bottom w:val="dotted" w:sz="8" w:space="10" w:color="C0504D"/>
      </w:pBdr>
      <w:spacing w:line="300" w:lineRule="auto"/>
      <w:ind w:left="2160" w:right="2160"/>
      <w:jc w:val="center"/>
    </w:pPr>
    <w:rPr>
      <w:rFonts w:ascii="Cambria" w:hAnsi="Cambria"/>
      <w:b/>
      <w:color w:val="C0504D"/>
    </w:rPr>
  </w:style>
  <w:style w:type="character" w:customStyle="1" w:styleId="IntenseQuoteChar">
    <w:name w:val="Intense Quote Char"/>
    <w:basedOn w:val="DefaultParagraphFont"/>
    <w:link w:val="IntenseQuote"/>
    <w:uiPriority w:val="99"/>
    <w:locked/>
    <w:rsid w:val="005C2205"/>
    <w:rPr>
      <w:rFonts w:ascii="Cambria" w:hAnsi="Cambria" w:cs="Times New Roman"/>
      <w:b/>
      <w:bCs/>
      <w:i/>
      <w:iCs/>
      <w:color w:val="C0504D"/>
      <w:sz w:val="20"/>
      <w:szCs w:val="20"/>
    </w:rPr>
  </w:style>
  <w:style w:type="character" w:styleId="SubtleEmphasis">
    <w:name w:val="Subtle Emphasis"/>
    <w:basedOn w:val="DefaultParagraphFont"/>
    <w:uiPriority w:val="99"/>
    <w:qFormat/>
    <w:rsid w:val="005C2205"/>
    <w:rPr>
      <w:rFonts w:ascii="Cambria" w:hAnsi="Cambria"/>
      <w:i/>
      <w:color w:val="C0504D"/>
    </w:rPr>
  </w:style>
  <w:style w:type="character" w:styleId="IntenseEmphasis">
    <w:name w:val="Intense Emphasis"/>
    <w:basedOn w:val="DefaultParagraphFont"/>
    <w:uiPriority w:val="99"/>
    <w:qFormat/>
    <w:rsid w:val="005C2205"/>
    <w:rPr>
      <w:rFonts w:ascii="Cambria" w:hAnsi="Cambria"/>
      <w:b/>
      <w:i/>
      <w:color w:val="FFFFFF"/>
      <w:bdr w:val="single" w:sz="18" w:space="0" w:color="C0504D"/>
      <w:shd w:val="clear" w:color="auto" w:fill="C0504D"/>
      <w:vertAlign w:val="baseline"/>
    </w:rPr>
  </w:style>
  <w:style w:type="character" w:styleId="SubtleReference">
    <w:name w:val="Subtle Reference"/>
    <w:basedOn w:val="DefaultParagraphFont"/>
    <w:uiPriority w:val="99"/>
    <w:qFormat/>
    <w:rsid w:val="005C2205"/>
    <w:rPr>
      <w:i/>
      <w:smallCaps/>
      <w:color w:val="C0504D"/>
      <w:u w:color="C0504D"/>
    </w:rPr>
  </w:style>
  <w:style w:type="character" w:styleId="IntenseReference">
    <w:name w:val="Intense Reference"/>
    <w:basedOn w:val="DefaultParagraphFont"/>
    <w:uiPriority w:val="99"/>
    <w:qFormat/>
    <w:rsid w:val="005C2205"/>
    <w:rPr>
      <w:b/>
      <w:i/>
      <w:smallCaps/>
      <w:color w:val="C0504D"/>
      <w:u w:color="C0504D"/>
    </w:rPr>
  </w:style>
  <w:style w:type="character" w:styleId="BookTitle">
    <w:name w:val="Book Title"/>
    <w:basedOn w:val="DefaultParagraphFont"/>
    <w:uiPriority w:val="99"/>
    <w:qFormat/>
    <w:rsid w:val="005C2205"/>
    <w:rPr>
      <w:rFonts w:ascii="Cambria" w:hAnsi="Cambria"/>
      <w:b/>
      <w:i/>
      <w:smallCaps/>
      <w:color w:val="943634"/>
      <w:u w:val="single"/>
    </w:rPr>
  </w:style>
  <w:style w:type="paragraph" w:styleId="TOCHeading">
    <w:name w:val="TOC Heading"/>
    <w:basedOn w:val="Heading1"/>
    <w:next w:val="Normal"/>
    <w:uiPriority w:val="99"/>
    <w:qFormat/>
    <w:rsid w:val="005C2205"/>
    <w:pPr>
      <w:outlineLvl w:val="9"/>
    </w:pPr>
  </w:style>
  <w:style w:type="paragraph" w:customStyle="1" w:styleId="ParagraphStyle">
    <w:name w:val="Paragraph Style"/>
    <w:uiPriority w:val="99"/>
    <w:rsid w:val="005E43FF"/>
    <w:pPr>
      <w:autoSpaceDE w:val="0"/>
      <w:autoSpaceDN w:val="0"/>
      <w:adjustRightInd w:val="0"/>
    </w:pPr>
    <w:rPr>
      <w:rFonts w:ascii="Arial" w:hAnsi="Arial" w:cs="Arial"/>
      <w:bCs/>
      <w:iCs/>
      <w:sz w:val="24"/>
      <w:szCs w:val="24"/>
      <w:lang w:eastAsia="en-US"/>
    </w:rPr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uiPriority w:val="99"/>
    <w:rsid w:val="005E43FF"/>
    <w:rPr>
      <w:rFonts w:ascii="Times New Roman" w:hAnsi="Times New Roman"/>
      <w:sz w:val="24"/>
      <w:u w:val="none"/>
      <w:effect w:val="none"/>
    </w:rPr>
  </w:style>
  <w:style w:type="paragraph" w:customStyle="1" w:styleId="consplusnormal">
    <w:name w:val="consplusnormal"/>
    <w:basedOn w:val="Normal"/>
    <w:uiPriority w:val="99"/>
    <w:rsid w:val="005E43FF"/>
    <w:pPr>
      <w:widowControl/>
      <w:autoSpaceDE/>
      <w:autoSpaceDN/>
      <w:adjustRightInd/>
      <w:spacing w:before="100" w:beforeAutospacing="1" w:after="100" w:afterAutospacing="1"/>
    </w:pPr>
    <w:rPr>
      <w:lang w:val="ru-RU"/>
    </w:rPr>
  </w:style>
  <w:style w:type="paragraph" w:styleId="NormalWeb">
    <w:name w:val="Normal (Web)"/>
    <w:basedOn w:val="Normal"/>
    <w:uiPriority w:val="99"/>
    <w:rsid w:val="005E43FF"/>
    <w:pPr>
      <w:widowControl/>
      <w:autoSpaceDE/>
      <w:autoSpaceDN/>
      <w:adjustRightInd/>
      <w:spacing w:before="100" w:beforeAutospacing="1" w:after="100" w:afterAutospacing="1"/>
    </w:pPr>
    <w:rPr>
      <w:lang w:val="ru-RU"/>
    </w:rPr>
  </w:style>
  <w:style w:type="character" w:customStyle="1" w:styleId="BodyTextIndentChar">
    <w:name w:val="Body Text Indent Char"/>
    <w:link w:val="BodyTextIndent"/>
    <w:uiPriority w:val="99"/>
    <w:semiHidden/>
    <w:locked/>
    <w:rsid w:val="005E43FF"/>
    <w:rPr>
      <w:rFonts w:ascii="Times New Roman" w:hAnsi="Times New Roman"/>
      <w:sz w:val="24"/>
    </w:rPr>
  </w:style>
  <w:style w:type="paragraph" w:styleId="BodyTextIndent">
    <w:name w:val="Body Text Indent"/>
    <w:basedOn w:val="Normal"/>
    <w:link w:val="BodyTextIndentChar"/>
    <w:uiPriority w:val="99"/>
    <w:semiHidden/>
    <w:rsid w:val="005E43FF"/>
    <w:pPr>
      <w:widowControl/>
      <w:autoSpaceDE/>
      <w:autoSpaceDN/>
      <w:adjustRightInd/>
      <w:spacing w:after="120"/>
      <w:ind w:left="283"/>
    </w:pPr>
    <w:rPr>
      <w:bCs w:val="0"/>
      <w:iCs w:val="0"/>
      <w:lang w:val="ru-RU"/>
    </w:rPr>
  </w:style>
  <w:style w:type="character" w:customStyle="1" w:styleId="BodyTextIndentChar1">
    <w:name w:val="Body Text Indent Char1"/>
    <w:basedOn w:val="DefaultParagraphFont"/>
    <w:link w:val="BodyTextIndent"/>
    <w:uiPriority w:val="99"/>
    <w:semiHidden/>
    <w:rsid w:val="00F012E4"/>
    <w:rPr>
      <w:rFonts w:eastAsia="Times New Roman"/>
      <w:bCs/>
      <w:iCs/>
      <w:sz w:val="24"/>
      <w:szCs w:val="24"/>
      <w:lang w:val="en-US"/>
    </w:rPr>
  </w:style>
  <w:style w:type="character" w:customStyle="1" w:styleId="1">
    <w:name w:val="Основной текст с отступом Знак1"/>
    <w:basedOn w:val="DefaultParagraphFont"/>
    <w:link w:val="BodyTextIndent"/>
    <w:uiPriority w:val="99"/>
    <w:semiHidden/>
    <w:locked/>
    <w:rsid w:val="005E43FF"/>
    <w:rPr>
      <w:rFonts w:ascii="Times New Roman" w:hAnsi="Times New Roman" w:cs="Times New Roman"/>
      <w:sz w:val="24"/>
      <w:szCs w:val="24"/>
      <w:lang w:eastAsia="ru-RU" w:bidi="ar-SA"/>
    </w:rPr>
  </w:style>
  <w:style w:type="paragraph" w:customStyle="1" w:styleId="a">
    <w:name w:val="Стиль"/>
    <w:link w:val="a0"/>
    <w:uiPriority w:val="99"/>
    <w:rsid w:val="005E43FF"/>
    <w:pPr>
      <w:widowControl w:val="0"/>
      <w:autoSpaceDE w:val="0"/>
      <w:autoSpaceDN w:val="0"/>
      <w:adjustRightInd w:val="0"/>
    </w:pPr>
    <w:rPr>
      <w:rFonts w:ascii="Arial" w:eastAsia="Times New Roman" w:hAnsi="Arial"/>
      <w:sz w:val="24"/>
      <w:szCs w:val="24"/>
    </w:rPr>
  </w:style>
  <w:style w:type="character" w:customStyle="1" w:styleId="a0">
    <w:name w:val="Стиль Знак"/>
    <w:link w:val="a"/>
    <w:uiPriority w:val="99"/>
    <w:locked/>
    <w:rsid w:val="005E43FF"/>
    <w:rPr>
      <w:rFonts w:ascii="Arial" w:hAnsi="Arial"/>
      <w:sz w:val="24"/>
    </w:rPr>
  </w:style>
  <w:style w:type="character" w:styleId="Hyperlink">
    <w:name w:val="Hyperlink"/>
    <w:basedOn w:val="DefaultParagraphFont"/>
    <w:uiPriority w:val="99"/>
    <w:semiHidden/>
    <w:rsid w:val="005E43FF"/>
    <w:rPr>
      <w:rFonts w:cs="Times New Roman"/>
      <w:color w:val="0000FF"/>
      <w:u w:val="single"/>
    </w:rPr>
  </w:style>
  <w:style w:type="character" w:customStyle="1" w:styleId="apple-converted-space">
    <w:name w:val="apple-converted-space"/>
    <w:basedOn w:val="DefaultParagraphFont"/>
    <w:uiPriority w:val="99"/>
    <w:rsid w:val="005E43FF"/>
    <w:rPr>
      <w:rFonts w:cs="Times New Roman"/>
    </w:rPr>
  </w:style>
  <w:style w:type="table" w:styleId="TableGrid">
    <w:name w:val="Table Grid"/>
    <w:basedOn w:val="TableNormal"/>
    <w:uiPriority w:val="99"/>
    <w:rsid w:val="00F57C7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w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424</TotalTime>
  <Pages>36</Pages>
  <Words>9143</Words>
  <Characters>-32766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User</cp:lastModifiedBy>
  <cp:revision>69</cp:revision>
  <cp:lastPrinted>2018-09-01T09:07:00Z</cp:lastPrinted>
  <dcterms:created xsi:type="dcterms:W3CDTF">2017-08-04T16:12:00Z</dcterms:created>
  <dcterms:modified xsi:type="dcterms:W3CDTF">2018-12-10T08:46:00Z</dcterms:modified>
</cp:coreProperties>
</file>