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4D0F" w:rsidRPr="00D2658D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D2658D">
        <w:rPr>
          <w:rFonts w:ascii="Times New Roman" w:hAnsi="Times New Roman"/>
          <w:b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in;height:459.75pt">
            <v:imagedata r:id="rId4" o:title=""/>
          </v:shape>
        </w:pict>
      </w:r>
    </w:p>
    <w:p w:rsidR="001C4D0F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1C4D0F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1C4D0F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1C4D0F" w:rsidRPr="00BC04F7" w:rsidRDefault="001C4D0F" w:rsidP="00E715E7">
      <w:pPr>
        <w:spacing w:before="100" w:beforeAutospacing="1" w:after="100" w:afterAutospacing="1" w:line="240" w:lineRule="auto"/>
        <w:ind w:left="4248" w:firstLine="708"/>
        <w:rPr>
          <w:rFonts w:ascii="Times New Roman" w:hAnsi="Times New Roman"/>
          <w:b/>
          <w:sz w:val="28"/>
          <w:szCs w:val="28"/>
          <w:lang w:eastAsia="ru-RU"/>
        </w:rPr>
      </w:pPr>
      <w:r w:rsidRPr="00BC04F7">
        <w:rPr>
          <w:rFonts w:ascii="Times New Roman" w:hAnsi="Times New Roman"/>
          <w:b/>
          <w:sz w:val="28"/>
          <w:szCs w:val="28"/>
          <w:lang w:eastAsia="ru-RU"/>
        </w:rPr>
        <w:t>Пояснительная записка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1C4D0F" w:rsidRPr="00327568" w:rsidRDefault="001C4D0F" w:rsidP="00FA2414">
      <w:pPr>
        <w:spacing w:before="100" w:beforeAutospacing="1" w:after="100" w:afterAutospacing="1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 Настоящая рабочая программа  для 3 класса    разработана в соответствии с Приказом Минобрнауки РФ от 06.10.2009 №373 «Об утверждении и введении в действие федерального государственного образовательного стандарта начального общего образования» ( в редакции от 31.12.1015г.)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sz w:val="24"/>
          <w:szCs w:val="24"/>
          <w:lang w:eastAsia="ru-RU"/>
        </w:rPr>
        <w:t>1..Планируемые результаты 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sz w:val="24"/>
          <w:szCs w:val="24"/>
          <w:lang w:eastAsia="ru-RU"/>
        </w:rPr>
        <w:t>Личностными результатами освоения учащимися</w:t>
      </w:r>
      <w:r w:rsidRPr="00327568">
        <w:rPr>
          <w:rFonts w:ascii="Times New Roman" w:hAnsi="Times New Roman"/>
          <w:sz w:val="24"/>
          <w:szCs w:val="24"/>
          <w:lang w:eastAsia="ru-RU"/>
        </w:rPr>
        <w:t xml:space="preserve"> содержания программы по физической культуре являются следующие умения: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проявлять дисциплинированность, трудолюбие и упорство в достижении поставленных целей;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оказывать бескорыстную помощь своим сверстникам, находить с ними общий язык и общие интересы.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Метапредметными результатами освоения учащимися содержания программы по физической культуре являются следующие умения: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характеризовать явления (действия и поступки), давать им объективную оценку на основе освоенных знаний и имеющегося опыта;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находить ошибки при выполнении учебных заданий, отбирать способы их исправления;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общаться и взаимодействовать со сверстниками на принципах взаимоуважения и взаимопомощи, дружбы и толерантности;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обеспечивать защиту и сохранность природы во время активного отдыха и занятий физической культурой;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организовывать самостоятельную деятельность с учетом требований ее безопасности, сохранности инвентаря и оборудования, организации места занятий;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планировать собственную деятельность, распределять нагрузку и отдых в процессе ее выполнения;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анализировать и объективно оценивать результаты собственного труда, находить возможности и способы их улучшения;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видеть красоту движений, выделять и обосновывать эстетические признаки в движениях и передвижениях человека;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оценивать красоту телосложения и осанки, сравнивать их с эталонными образцами;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управлять эмоциями при общении со сверстниками и взрослыми, сохранять хладнокровие, сдержанность, рассудительность;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         — 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sz w:val="24"/>
          <w:szCs w:val="24"/>
          <w:lang w:eastAsia="ru-RU"/>
        </w:rPr>
        <w:t>Предметными результатами освоения</w:t>
      </w:r>
      <w:r w:rsidRPr="00327568">
        <w:rPr>
          <w:rFonts w:ascii="Times New Roman" w:hAnsi="Times New Roman"/>
          <w:sz w:val="24"/>
          <w:szCs w:val="24"/>
          <w:lang w:eastAsia="ru-RU"/>
        </w:rPr>
        <w:t xml:space="preserve"> учащимися содержания программы по физической культуре являются следующие умения: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планировать занятия физическими упражнениями в режиме дня, организовывать отдых и досуг с использованием средств физической культуры;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излагать факты истории развития физической культуры, характеризовать ее роль и значение в жизнедеятельности человека, связь с трудовой и военной деятельностью;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представлять физическую культуру как средство укрепления здоровья, физического развития и физической подготовки человека;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измерять (познавать) индивидуальные показатели физического развития (длину и массу тела), развития основных физических качеств;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оказывать посильную помощь и моральную поддержку сверстникам при выполнении учебных заданий, доброжелательно и уважительно объяснять ошибки и способы их устранения;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организовывать и проводить со сверстниками подвижные игры и элементы соревнований, осуществлять их объективное судейство;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бережно обращаться с инвентарем и оборудованием, соблюдать требования техники безопасности к местам проведения;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организовывать и проводить занятия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характеризовать физическую нагрузку по показателю частоты пульса, регулировать ее напряженность во время занятий по развитию физических качеств;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взаимодействовать со сверстниками по правилам проведения подвижных игр и соревнований;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в доступной форме объяснять правила (технику) выполнения двигательных действий, анализировать и находить ошибки, эффективно их исправлять;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подавать строевые команды, вести подсчет при выполнении общеразвивающих упражнений;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находить отличительные особенности в выполнении двигательного действия разными учениками, выделять отличительные признаки и элементы;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выполнять акробатические и гимнастические комбинации на высоком техничном уровне, характеризовать признаки техничного исполнения;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выполнять технические действия из базовых видов спорта, применять их в игровой и соревновательной деятельности;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— выполнять жизненно важные двигательные навыки и умения различными способами, в различных изменяющихся, вариативных условиях.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 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4D0F" w:rsidRPr="006D205A" w:rsidRDefault="001C4D0F" w:rsidP="00A522DC">
      <w:pPr>
        <w:spacing w:before="100" w:beforeAutospacing="1" w:after="100" w:afterAutospacing="1" w:line="240" w:lineRule="auto"/>
        <w:outlineLvl w:val="1"/>
        <w:rPr>
          <w:rFonts w:ascii="Times New Roman" w:hAnsi="Times New Roman"/>
          <w:b/>
          <w:bCs/>
          <w:sz w:val="32"/>
          <w:szCs w:val="32"/>
          <w:lang w:eastAsia="ru-RU"/>
        </w:rPr>
      </w:pPr>
      <w:r>
        <w:rPr>
          <w:rFonts w:ascii="Times New Roman" w:hAnsi="Times New Roman"/>
          <w:sz w:val="32"/>
          <w:szCs w:val="32"/>
          <w:lang w:eastAsia="ru-RU"/>
        </w:rPr>
        <w:t xml:space="preserve">                                        </w:t>
      </w:r>
      <w:r w:rsidRPr="006D205A">
        <w:rPr>
          <w:rFonts w:ascii="Times New Roman" w:hAnsi="Times New Roman"/>
          <w:sz w:val="32"/>
          <w:szCs w:val="32"/>
          <w:lang w:eastAsia="ru-RU"/>
        </w:rPr>
        <w:t xml:space="preserve">2.   </w:t>
      </w:r>
      <w:r w:rsidRPr="006D205A">
        <w:rPr>
          <w:rFonts w:ascii="Times New Roman" w:hAnsi="Times New Roman"/>
          <w:b/>
          <w:bCs/>
          <w:sz w:val="32"/>
          <w:szCs w:val="32"/>
          <w:lang w:eastAsia="ru-RU"/>
        </w:rPr>
        <w:t>Содержание  тем учебного курса 3 класс</w:t>
      </w:r>
    </w:p>
    <w:p w:rsidR="001C4D0F" w:rsidRPr="00327568" w:rsidRDefault="001C4D0F" w:rsidP="00A522DC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bCs/>
          <w:sz w:val="24"/>
          <w:szCs w:val="24"/>
          <w:lang w:eastAsia="ru-RU"/>
        </w:rPr>
        <w:t>Знания о физической культуре-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Физическая культура у народов Древней Руси. Связь физических упражнений с трудовой деятельностью. Виды физических упражнений (подводящие, общеразвивающие, соревновательные). Спортивные игры: футбол, волейбол, баскетбол. Физическая нагрузка и ее влияние на частоту сердечных сокращений (ЧСС). Закаливание организма (обливание, душ).</w:t>
      </w:r>
    </w:p>
    <w:p w:rsidR="001C4D0F" w:rsidRPr="00D82A9A" w:rsidRDefault="001C4D0F" w:rsidP="00A522DC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sz w:val="24"/>
          <w:szCs w:val="24"/>
          <w:lang w:eastAsia="ru-RU"/>
        </w:rPr>
        <w:t xml:space="preserve">Способы физкультурной деятельности    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Освоение комплексов общеразвивающих физических упражнений для развития основных физических качеств. Освоение подводящих упражнений для закрепления и совершенствования двигательных действий игры в футбол, волейбол, баскетбол. Развитие выносливости во время лыжных прогулок. Измерение частоты сердечных сокращений во время и после выполнения физических упражнений. Проведение элементарных соревнований.</w:t>
      </w:r>
    </w:p>
    <w:p w:rsidR="001C4D0F" w:rsidRPr="00D82A9A" w:rsidRDefault="001C4D0F" w:rsidP="00A522DC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sz w:val="24"/>
          <w:szCs w:val="24"/>
          <w:lang w:eastAsia="ru-RU"/>
        </w:rPr>
        <w:t>Физическое совершенствование-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Гимнастика с основами акробатики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Акробатические упражнения: кувырок назад до упора на коленях и до упора присев; мост из положения лежа на спине; прыжки со скакалкой с изменяющимся темпом ее вращения.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Гимнастические упражнения прикладного характера: лазанье по канату (3 м) в два и три приема; передвижения и повороты на гимнастическом бревне.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Легкая атлетика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Прыжки в длину и высоту с прямого разбега, согнув ноги.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Лыжные гонки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Передвижения на лыжах: одновременный двухшажный ход, чередование одновременного двухшажного с попеременным двухшажным.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Поворот переступанием.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Подвижные игры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На материале раздела «Гимнастика с основами акробатики»: «Парашютисты», «Догонялки на марше», «Увертывайся от мяча».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На материале раздела «Легкая атлетика»: «Защита укрепления», «Стрелки», «Кто дальше бросит», «Ловишка, поймай ленту», «Метатели».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На материале раздела «Лыжная подготовка»: «Быстрый лыжник», «За мной».</w:t>
      </w:r>
    </w:p>
    <w:p w:rsidR="001C4D0F" w:rsidRPr="00327568" w:rsidRDefault="001C4D0F" w:rsidP="00A522DC">
      <w:pPr>
        <w:pStyle w:val="NoSpacing"/>
        <w:rPr>
          <w:sz w:val="24"/>
          <w:szCs w:val="24"/>
          <w:lang w:eastAsia="ru-RU"/>
        </w:rPr>
      </w:pPr>
      <w:r w:rsidRPr="00327568">
        <w:rPr>
          <w:sz w:val="24"/>
          <w:szCs w:val="24"/>
          <w:lang w:eastAsia="ru-RU"/>
        </w:rPr>
        <w:t>На материале спортивных игр: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Футбол: удар ногой с разбега по неподвижному и катящемуся мячу в горизонтальную (полоса шириной 1,5 м, длиной до 7 – 8 м) и вертикальную (полоса шириной 2 м, длиной 7 – 8 м) мишень; ведение мяча между предметами и с обводкой предметов; подвижные игры: «Передал — садись», «Передай мяч головой».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Баскетбол: специальные передвижения, остановка прыжком с двух шагов, ведение мяча в движении вокруг стоек («змейкой»), ловля и передача мяча двумя руками от груди; бросок мяча с места; подвижные игры: «Попади в кольцо», «Гонка баскетбольных мячей».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Волейбол: прием мяча снизу двумя руками; передача мяча сверху двумя руками вперед-вверх; нижняя прямая подача; подвижные игры: «Не давай мяча водящему», «Круговая лапта».Общеразвивающие физические упражнения на развитие основных физических качеств</w:t>
      </w:r>
    </w:p>
    <w:p w:rsidR="001C4D0F" w:rsidRPr="00D82A9A" w:rsidRDefault="001C4D0F" w:rsidP="00A522DC">
      <w:pPr>
        <w:spacing w:before="100" w:beforeAutospacing="1" w:after="100" w:afterAutospacing="1" w:line="240" w:lineRule="auto"/>
        <w:outlineLvl w:val="1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Общеразвивающие упражнения 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* Данный материал используется для развития основных физических качеств и планируется учителем в зависимости от задач урока и логики прохождения материала.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На материале гимнастики с основами акробатики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гибкости: широкие стойки на ногах; ходьба с включением широкого шага, глубоких выпадов, в приседе, со взмахом ногами; наклоны вперед, назад, в сторону в стойках на ногах, в седах; выпады и полушпагаты на месте; «выкруты» с гимнастической палкой, скакалкой; высокие взмахи поочередно и попеременно правой и левой ногой, стоя у гимнастической стенки и при передвижениях; комплексы упражнений, включающие в себя максимальное сгибание и прогибание туловища (в стойках и седах); индивидуальные комплексы по развитию гибкости.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координации: произвольное преодоление простых препятствий; передвижение с резко изменяющимся направлением и остановками в заданной позе; ходьба по гимнастической скамейке, низкому гимнастическому бревну с меняющимся темпом и длиной шага, поворотами и приседаниями; воспроизведение заданной игровой позы; игры на переключение внимания, на расслабление мышц рук, ног, туловища (в положениях стоя и лежа, сидя); жонглирование малыми предметами; преодоление полос препятствий, включающих в себя висы, упоры, простые прыжки, перелезание через горку матов; комплексы упражнений на координацию с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упражнения на расслабление отдельных мышечных групп; передвижение шагом, бегом, прыжками в разных направлениях по намеченным ориентирам и по сигналу.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Формирование осанки : 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лежа; комплексы упражнений для укрепления мышечного корсета.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силовых способностей: 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 кг, гантели до 100 г, гимнастические палки и булавы), комплексы упражнений с постепенным включением в работу основных мышечных групп и увеличивающимся отягощением; лазанье с дополнительным отягощением на поясе (по гимнастической стенке и наклонной гимнастической скамейке в упоре на коленях и в упоре присев); перелезание и перепрыгивание через препятствия с опорой на руки; подтягивание в висе стоя и лежа; отжимание лежа с опорой на гимнастическую скамейку; прыжковые упражнения с предметом в руках (с продвижением вперед поочередно на правой и левой ноге, на месте вверх и вверх с поворотами вправо и влево), прыжки вверх-вперед толчком одной ногой и двумя ногами о гимнастический мостик; переноска партнера в парах.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На материале легкой атлетики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координации: бег с изменяющимся направлением по ограниченной опоре; пробегание коротких отрезков из разных исходных положений; прыжки через скакалку на месте на одной ноге и двух ногах поочередно.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быстроты: 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исходных положений; броски в стенку и ловля теннисного мяча в максимальном темпе, из разных исходных положений, с поворотами.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выносливости: 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 м (с сохраняющимся или изменяющимся интервалом отдыха); бег на дистанцию до 400 м; равномерный 6_минутный бег.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силовых способностей: повторное выполнение многоскоков; повторное преодоление препятствий (15–20 см); передача набивного мяча (1 кг) в максимальном темпе, по кругу, из разных исходных положений; метание набивных мячей (1—2 кг) одной рукой и двумя руками из разных исходных положений и различными способами (сверху, сбоку, снизу, от груди); повторное выполнение беговых нагрузок в горку; прыжки в высоту на месте с касанием рукой подвешенных ориентиров; прыжки с продвижением вперед (правым и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левым боком), с доставанием ориентиров, расположенных на разной высоте; прыжки по разметкам в полуприседе и приседе; запрыгивание с последующим спрыгиванием.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На материале лыжных гонок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двух-трех шагов; спуск с горы с изменяющимися стойками на лыжах; подбирание предметов во время спуска в низкой стойке.</w:t>
      </w:r>
    </w:p>
    <w:p w:rsidR="001C4D0F" w:rsidRPr="00327568" w:rsidRDefault="001C4D0F" w:rsidP="00A522D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27568">
        <w:rPr>
          <w:rFonts w:ascii="Times New Roman" w:hAnsi="Times New Roman"/>
          <w:sz w:val="24"/>
          <w:szCs w:val="24"/>
          <w:lang w:eastAsia="ru-RU"/>
        </w:rPr>
        <w:t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</w: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27568">
        <w:rPr>
          <w:rFonts w:ascii="Times New Roman" w:hAnsi="Times New Roman"/>
          <w:b/>
          <w:bCs/>
          <w:sz w:val="24"/>
          <w:szCs w:val="24"/>
          <w:lang w:eastAsia="ru-RU"/>
        </w:rPr>
        <w:t> </w:t>
      </w: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D82A9A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4D0F" w:rsidRPr="00327568" w:rsidRDefault="001C4D0F" w:rsidP="00DC2B66">
      <w:pPr>
        <w:spacing w:before="100" w:beforeAutospacing="1" w:after="100" w:afterAutospacing="1" w:line="240" w:lineRule="auto"/>
        <w:outlineLvl w:val="2"/>
        <w:rPr>
          <w:b/>
          <w:sz w:val="24"/>
          <w:szCs w:val="24"/>
        </w:rPr>
      </w:pPr>
    </w:p>
    <w:p w:rsidR="001C4D0F" w:rsidRPr="00327568" w:rsidRDefault="001C4D0F" w:rsidP="00DC2B66">
      <w:pPr>
        <w:spacing w:before="100" w:beforeAutospacing="1" w:after="100" w:afterAutospacing="1" w:line="240" w:lineRule="auto"/>
        <w:outlineLvl w:val="2"/>
        <w:rPr>
          <w:b/>
          <w:sz w:val="24"/>
          <w:szCs w:val="24"/>
        </w:rPr>
      </w:pPr>
    </w:p>
    <w:p w:rsidR="001C4D0F" w:rsidRDefault="001C4D0F" w:rsidP="00DC2B66">
      <w:pPr>
        <w:spacing w:before="100" w:beforeAutospacing="1" w:after="100" w:afterAutospacing="1" w:line="240" w:lineRule="auto"/>
        <w:outlineLvl w:val="2"/>
        <w:rPr>
          <w:b/>
          <w:sz w:val="32"/>
          <w:szCs w:val="32"/>
        </w:rPr>
      </w:pPr>
    </w:p>
    <w:p w:rsidR="001C4D0F" w:rsidRDefault="001C4D0F" w:rsidP="00DC2B66">
      <w:pPr>
        <w:spacing w:before="100" w:beforeAutospacing="1" w:after="100" w:afterAutospacing="1" w:line="240" w:lineRule="auto"/>
        <w:outlineLvl w:val="2"/>
        <w:rPr>
          <w:b/>
          <w:sz w:val="32"/>
          <w:szCs w:val="32"/>
        </w:rPr>
      </w:pPr>
    </w:p>
    <w:p w:rsidR="001C4D0F" w:rsidRPr="00DC2B66" w:rsidRDefault="001C4D0F" w:rsidP="00DC2B66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7"/>
          <w:szCs w:val="27"/>
          <w:lang w:eastAsia="ru-RU"/>
        </w:rPr>
      </w:pPr>
      <w:r>
        <w:rPr>
          <w:b/>
          <w:sz w:val="32"/>
          <w:szCs w:val="32"/>
        </w:rPr>
        <w:t>Тематическое планирование.</w:t>
      </w:r>
    </w:p>
    <w:tbl>
      <w:tblPr>
        <w:tblW w:w="17251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00"/>
        <w:gridCol w:w="3828"/>
        <w:gridCol w:w="2464"/>
        <w:gridCol w:w="7394"/>
        <w:gridCol w:w="2465"/>
      </w:tblGrid>
      <w:tr w:rsidR="001C4D0F" w:rsidRPr="00F70B8E">
        <w:trPr>
          <w:gridAfter w:val="1"/>
          <w:wAfter w:w="2465" w:type="dxa"/>
        </w:trPr>
        <w:tc>
          <w:tcPr>
            <w:tcW w:w="1100" w:type="dxa"/>
            <w:vMerge w:val="restart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№п.п.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  <w:vMerge w:val="restart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  <w:p w:rsidR="001C4D0F" w:rsidRPr="00F70B8E" w:rsidRDefault="001C4D0F" w:rsidP="00F70B8E">
            <w:pPr>
              <w:spacing w:after="0" w:line="240" w:lineRule="auto"/>
              <w:ind w:left="252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Разделы и темы</w:t>
            </w:r>
          </w:p>
        </w:tc>
        <w:tc>
          <w:tcPr>
            <w:tcW w:w="9858" w:type="dxa"/>
            <w:gridSpan w:val="2"/>
          </w:tcPr>
          <w:p w:rsidR="001C4D0F" w:rsidRPr="00F70B8E" w:rsidRDefault="001C4D0F" w:rsidP="00F70B8E">
            <w:pPr>
              <w:spacing w:after="0" w:line="240" w:lineRule="auto"/>
              <w:rPr>
                <w:b/>
                <w:sz w:val="32"/>
                <w:szCs w:val="32"/>
              </w:rPr>
            </w:pPr>
            <w:r w:rsidRPr="00F70B8E">
              <w:rPr>
                <w:b/>
                <w:sz w:val="32"/>
                <w:szCs w:val="32"/>
              </w:rPr>
              <w:t>3 класс</w:t>
            </w: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  <w:vMerge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  <w:vMerge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9858" w:type="dxa"/>
            <w:gridSpan w:val="2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  <w:vMerge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  <w:vMerge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Количество часов по разделу.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Виды деятельности.</w:t>
            </w: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1</w:t>
            </w: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Знания о физической культуре.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3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Беседа:Физическая культура у народов Древней Руси. Связь физических упражнений с трудовой деятельностью. Виды физических упражнений (подводящие, общеразвивающие, соревновательные). Спортивные игры: футбол, волейбол, баскетбол. Физическая нагрузка и ее влияние на частоту сердечных сокращений (ЧСС). Закаливание организма (обливание, душ).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2.</w:t>
            </w: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Способы физкультурной деятельности.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3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Освоение комплексов общеразвивающих физических упражнений для развития основных физических качеств. Освоение подводящих упражнений для закрепления и совершенствования двигательных действий игры в футбол, волейбол, баскетбол. Развитие выносливости во время лыжных прогулок. Измерение частоты сердечных сокращений во время и после выполнения физических упражнений. Проведение элементарных соревнований.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3.</w:t>
            </w: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Физическое совершенствование: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61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-гимнастика с основами акробатики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16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Гимнастика с основами акробатики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Акробатические упражнения: кувырок назад до упора на коленях и до упора присев; мост из положения лежа на спине; прыжки со скакалкой с изменяющимся темпом ее вращения.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Гимнастические упражнения прикладного характера: лазанье по канату (3 м) в два и три приема; передвижения и повороты на гимнастическом бревне.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- легкая атлетика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16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Прыж Бег: равномерный бег с последующим ускорением, челночный бег 3 х 10 м, бег с изменением частоты шагов.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Броски большого мяча снизу из положения стоя и сидя из-за головы.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Метание малого мяча на дальность из-за головы.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Прыжки: на месте и с поворотом на 90° и 100°, по разметкам, через препятствия; в высоту с прямого разбега; со скакалкой.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ки в длину и высоту с прямого разбега, согнув ноги.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2465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-лыжные гонки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12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Передвижения на лыжах: одновременный двухшажный ход, чередование одновременного двухшажного с попеременным двухшажным.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Поворот переступанием.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  <w:lang w:val="en-US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-подвижные игры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17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Подвижные игры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«Гимнастика с основами акробатики»: «Парашютисты», «Догонялки на марше», «Увертывайся от мяча».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«Легкая атлетика»: «Защита укрепления», «Стрелки», «Кто дальше бросит», «Ловишка, поймай ленту», «Метатели».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«Лыжная подготовка»: «Быстрый лыжник», «За мной».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спортивных игр: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Футбол: удар ногой с разбега по неподвижному и катящемуся мячу в горизонтальную (полоса шириной 1,5 м, длиной до 7 – 8 м) и вертикальную (полоса шириной 2 м, длиной 7 – 8 м) мишень; ведение мяча между предметами и с обводкой предметов; подвижные игры: «Передал — садись», «Передай мяч головой».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Баскетбол: специальные передвижения, остановка прыжком с двух шагов, ведение мяча в движении вокруг стоек («змейкой»), ловля и передача мяча двумя руками от груди; бросок мяча с места; подвижные игры: «Попади в кольцо», «Гонка баскетбольных мячей».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Волейбол: прием мяча снизу двумя руками; передача мяча сверху двумя руками вперед-вверх; нижняя прямая подача; подвижные игры: «Не давай мяча водящему», «Круговая лапта».</w:t>
            </w:r>
          </w:p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4.</w:t>
            </w: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Общеразвивающие упражнения( в содержании соответствующих разделов программы)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35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Общеразвивающие физические упражнения на развитие основных физических качеств.На материале раздела «Гимнастика с основами акробатики»: «Парашютисты», «Догонялки на марше», «Увертывайся от мяча».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«Легкая атлетика»: «Защита укрепления», «Стрелки», «Кто дальше бросит», «Ловишка, поймай ленту», «Метатели».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«Лыжная подготовка»: «Быстрый лыжник», «За мной».На материале спортивных игр: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Футбол: удар ногой с разбега по неподвижному и катящемуся мячу в горизонтальную (полоса шириной 1,5 м, длиной до 7 – 8 м) и вертикальную (полоса шириной 2 м, длиной 7 – 8 м) мишень; ведение мяча между предметами и с обводкой предметов; подвижные игры: «Передал — садись», «Передай мяч головой».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Баскетбол: специальные передвижения, остановка прыжком с двух шагов, ведение мяча в движении вокруг стоек («змейкой»), ловля и передача мяча двумя руками от груди; бросок мяча с места; подвижные игры: «Попади в кольцо», «Гонка баскетбольных мячей».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B8E">
              <w:rPr>
                <w:rFonts w:ascii="Times New Roman" w:hAnsi="Times New Roman"/>
                <w:sz w:val="24"/>
                <w:szCs w:val="24"/>
                <w:lang w:eastAsia="ru-RU"/>
              </w:rPr>
              <w:t>Волейбол: прием мяча снизу двумя руками; передача мяча сверху двумя руками вперед-вверх; нижняя прямая подача; подвижные игры: «Не давай мяча водящему», «Круговая лапта».</w:t>
            </w:r>
          </w:p>
          <w:p w:rsidR="001C4D0F" w:rsidRPr="00F70B8E" w:rsidRDefault="001C4D0F" w:rsidP="00F70B8E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4D0F" w:rsidRPr="00F70B8E">
        <w:trPr>
          <w:gridAfter w:val="1"/>
          <w:wAfter w:w="2465" w:type="dxa"/>
        </w:trPr>
        <w:tc>
          <w:tcPr>
            <w:tcW w:w="1100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Всего:</w:t>
            </w:r>
          </w:p>
        </w:tc>
        <w:tc>
          <w:tcPr>
            <w:tcW w:w="246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  <w:r w:rsidRPr="00F70B8E">
              <w:rPr>
                <w:sz w:val="32"/>
                <w:szCs w:val="32"/>
              </w:rPr>
              <w:t>102</w:t>
            </w:r>
          </w:p>
        </w:tc>
        <w:tc>
          <w:tcPr>
            <w:tcW w:w="7394" w:type="dxa"/>
          </w:tcPr>
          <w:p w:rsidR="001C4D0F" w:rsidRPr="00F70B8E" w:rsidRDefault="001C4D0F" w:rsidP="00F70B8E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</w:tbl>
    <w:p w:rsidR="001C4D0F" w:rsidRPr="00EE71C8" w:rsidRDefault="001C4D0F" w:rsidP="00DC2B66">
      <w:pPr>
        <w:rPr>
          <w:sz w:val="32"/>
          <w:szCs w:val="32"/>
        </w:rPr>
      </w:pPr>
    </w:p>
    <w:p w:rsidR="001C4D0F" w:rsidRDefault="001C4D0F" w:rsidP="00DC2B66"/>
    <w:p w:rsidR="001C4D0F" w:rsidRDefault="001C4D0F" w:rsidP="00DC2B66"/>
    <w:p w:rsidR="001C4D0F" w:rsidRDefault="001C4D0F" w:rsidP="00DC2B66"/>
    <w:p w:rsidR="001C4D0F" w:rsidRDefault="001C4D0F" w:rsidP="00DC2B66"/>
    <w:p w:rsidR="001C4D0F" w:rsidRPr="006D205A" w:rsidRDefault="001C4D0F" w:rsidP="00DC2B66">
      <w:pPr>
        <w:rPr>
          <w:b/>
          <w:sz w:val="32"/>
          <w:szCs w:val="32"/>
        </w:rPr>
      </w:pPr>
      <w:r w:rsidRPr="006D205A">
        <w:rPr>
          <w:b/>
          <w:sz w:val="32"/>
          <w:szCs w:val="32"/>
        </w:rPr>
        <w:t>Календарно-тематическое планирование</w:t>
      </w:r>
    </w:p>
    <w:p w:rsidR="001C4D0F" w:rsidRPr="00D7108F" w:rsidRDefault="001C4D0F" w:rsidP="00281088">
      <w:pPr>
        <w:shd w:val="clear" w:color="auto" w:fill="FFFFFF"/>
        <w:ind w:right="22"/>
        <w:jc w:val="center"/>
        <w:rPr>
          <w:sz w:val="28"/>
          <w:szCs w:val="28"/>
        </w:rPr>
      </w:pPr>
      <w:r w:rsidRPr="00D7108F">
        <w:rPr>
          <w:b/>
          <w:bCs/>
          <w:color w:val="000000"/>
          <w:sz w:val="28"/>
          <w:szCs w:val="28"/>
        </w:rPr>
        <w:t>3 КЛАСС</w:t>
      </w:r>
    </w:p>
    <w:p w:rsidR="001C4D0F" w:rsidRDefault="001C4D0F" w:rsidP="00281088">
      <w:pPr>
        <w:spacing w:after="144" w:line="1" w:lineRule="exact"/>
        <w:rPr>
          <w:sz w:val="2"/>
          <w:szCs w:val="2"/>
        </w:rPr>
      </w:pPr>
    </w:p>
    <w:tbl>
      <w:tblPr>
        <w:tblW w:w="1502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90"/>
        <w:gridCol w:w="1706"/>
        <w:gridCol w:w="857"/>
        <w:gridCol w:w="569"/>
        <w:gridCol w:w="1987"/>
        <w:gridCol w:w="5623"/>
        <w:gridCol w:w="1692"/>
        <w:gridCol w:w="907"/>
        <w:gridCol w:w="1095"/>
      </w:tblGrid>
      <w:tr w:rsidR="001C4D0F" w:rsidRPr="00F70B8E">
        <w:trPr>
          <w:trHeight w:hRule="exact" w:val="295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2" w:right="43"/>
            </w:pPr>
            <w:r w:rsidRPr="00F70B8E">
              <w:rPr>
                <w:color w:val="000000"/>
              </w:rPr>
              <w:t>№</w:t>
            </w:r>
            <w:r w:rsidRPr="00F70B8E">
              <w:rPr>
                <w:color w:val="000000"/>
              </w:rPr>
              <w:br/>
              <w:t>п/п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Тема урока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2" w:right="79" w:firstLine="79"/>
            </w:pPr>
            <w:r w:rsidRPr="00F70B8E">
              <w:rPr>
                <w:color w:val="000000"/>
              </w:rPr>
              <w:t>Тип</w:t>
            </w:r>
            <w:r w:rsidRPr="00F70B8E">
              <w:rPr>
                <w:color w:val="000000"/>
              </w:rPr>
              <w:br/>
              <w:t>урока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textDirection w:val="btLr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3"/>
              </w:rPr>
              <w:t>Кол-во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часов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446" w:right="446"/>
            </w:pPr>
            <w:r w:rsidRPr="00F70B8E">
              <w:rPr>
                <w:color w:val="000000"/>
              </w:rPr>
              <w:t>Решаемые</w:t>
            </w:r>
            <w:r w:rsidRPr="00F70B8E">
              <w:rPr>
                <w:color w:val="000000"/>
              </w:rPr>
              <w:br/>
              <w:t>проблемы</w:t>
            </w:r>
          </w:p>
        </w:tc>
        <w:tc>
          <w:tcPr>
            <w:tcW w:w="73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Планируемые результаты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108" w:right="94"/>
            </w:pPr>
            <w:r w:rsidRPr="00F70B8E">
              <w:rPr>
                <w:color w:val="000000"/>
              </w:rPr>
              <w:t>Вид</w:t>
            </w:r>
            <w:r w:rsidRPr="00F70B8E">
              <w:rPr>
                <w:color w:val="000000"/>
              </w:rPr>
              <w:br/>
              <w:t>кон-</w:t>
            </w:r>
            <w:r w:rsidRPr="00F70B8E">
              <w:rPr>
                <w:color w:val="000000"/>
              </w:rPr>
              <w:br/>
              <w:t>троля</w:t>
            </w:r>
          </w:p>
        </w:tc>
        <w:tc>
          <w:tcPr>
            <w:tcW w:w="109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  <w:spacing w:val="-12"/>
              </w:rPr>
              <w:t>Дата</w:t>
            </w:r>
          </w:p>
        </w:tc>
      </w:tr>
      <w:tr w:rsidR="001C4D0F" w:rsidRPr="00F70B8E">
        <w:trPr>
          <w:trHeight w:hRule="exact" w:val="554"/>
        </w:trPr>
        <w:tc>
          <w:tcPr>
            <w:tcW w:w="59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/>
          <w:p w:rsidR="001C4D0F" w:rsidRPr="00F70B8E" w:rsidRDefault="001C4D0F" w:rsidP="00281088"/>
        </w:tc>
        <w:tc>
          <w:tcPr>
            <w:tcW w:w="17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/>
          <w:p w:rsidR="001C4D0F" w:rsidRPr="00F70B8E" w:rsidRDefault="001C4D0F" w:rsidP="00281088"/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/>
          <w:p w:rsidR="001C4D0F" w:rsidRPr="00F70B8E" w:rsidRDefault="001C4D0F" w:rsidP="00281088"/>
        </w:tc>
        <w:tc>
          <w:tcPr>
            <w:tcW w:w="56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1C4D0F" w:rsidRPr="00F70B8E" w:rsidRDefault="001C4D0F" w:rsidP="00281088"/>
          <w:p w:rsidR="001C4D0F" w:rsidRPr="00F70B8E" w:rsidRDefault="001C4D0F" w:rsidP="00281088"/>
        </w:tc>
        <w:tc>
          <w:tcPr>
            <w:tcW w:w="198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/>
          <w:p w:rsidR="001C4D0F" w:rsidRPr="00F70B8E" w:rsidRDefault="001C4D0F" w:rsidP="00281088"/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универсальные учебные действия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259" w:right="194"/>
            </w:pPr>
            <w:r w:rsidRPr="00F70B8E">
              <w:rPr>
                <w:color w:val="000000"/>
                <w:spacing w:val="-15"/>
              </w:rPr>
              <w:t>предметные</w:t>
            </w:r>
            <w:r w:rsidRPr="00F70B8E">
              <w:rPr>
                <w:color w:val="000000"/>
                <w:spacing w:val="-15"/>
              </w:rPr>
              <w:br/>
            </w:r>
            <w:r w:rsidRPr="00F70B8E">
              <w:rPr>
                <w:color w:val="000000"/>
              </w:rPr>
              <w:t>знания</w:t>
            </w:r>
          </w:p>
        </w:tc>
        <w:tc>
          <w:tcPr>
            <w:tcW w:w="90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259" w:right="194"/>
            </w:pP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left="259" w:right="194"/>
            </w:pPr>
          </w:p>
        </w:tc>
        <w:tc>
          <w:tcPr>
            <w:tcW w:w="10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259" w:right="194"/>
            </w:pP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left="259" w:right="194"/>
            </w:pPr>
          </w:p>
        </w:tc>
      </w:tr>
      <w:tr w:rsidR="001C4D0F" w:rsidRPr="00F70B8E">
        <w:trPr>
          <w:trHeight w:hRule="exact" w:val="332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  <w:r w:rsidRPr="00F70B8E">
              <w:rPr>
                <w:color w:val="000000"/>
              </w:rPr>
              <w:t>6</w:t>
            </w:r>
          </w:p>
          <w:p w:rsidR="001C4D0F" w:rsidRPr="00F70B8E" w:rsidRDefault="001C4D0F" w:rsidP="00281088">
            <w:pPr>
              <w:shd w:val="clear" w:color="auto" w:fill="FFFFFF"/>
              <w:jc w:val="center"/>
            </w:pP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66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1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3017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14"/>
            </w:pPr>
            <w:r w:rsidRPr="00F70B8E">
              <w:rPr>
                <w:color w:val="000000"/>
                <w:spacing w:val="-2"/>
              </w:rPr>
              <w:t>Правила техни-</w:t>
            </w:r>
            <w:r w:rsidRPr="00F70B8E">
              <w:rPr>
                <w:color w:val="000000"/>
                <w:spacing w:val="-2"/>
              </w:rPr>
              <w:br/>
              <w:t>ки безопасности</w:t>
            </w:r>
            <w:r w:rsidRPr="00F70B8E">
              <w:rPr>
                <w:color w:val="000000"/>
                <w:spacing w:val="-2"/>
              </w:rPr>
              <w:br/>
              <w:t>на уроках физи-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ческой культу-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ры. Содержание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8"/>
              </w:rPr>
              <w:t>комплекса утрен-</w:t>
            </w:r>
            <w:r w:rsidRPr="00F70B8E">
              <w:rPr>
                <w:color w:val="000000"/>
                <w:spacing w:val="-8"/>
              </w:rPr>
              <w:br/>
            </w:r>
            <w:r w:rsidRPr="00F70B8E">
              <w:rPr>
                <w:color w:val="000000"/>
              </w:rPr>
              <w:t>ней зарядки.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«Салки-дого-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нялки»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7"/>
            </w:pPr>
            <w:r w:rsidRPr="00F70B8E">
              <w:rPr>
                <w:color w:val="000000"/>
              </w:rPr>
              <w:t>Как вести себя</w:t>
            </w:r>
            <w:r w:rsidRPr="00F70B8E">
              <w:rPr>
                <w:color w:val="000000"/>
              </w:rPr>
              <w:br/>
              <w:t>на уроках?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</w:rPr>
              <w:t>Цели:</w:t>
            </w:r>
            <w:r w:rsidRPr="00F70B8E">
              <w:rPr>
                <w:color w:val="000000"/>
              </w:rPr>
              <w:t>напомнить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правила поведения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на уроках; учить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слушать и выпол-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нять команды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7"/>
            </w:pPr>
            <w:r w:rsidRPr="00F70B8E">
              <w:rPr>
                <w:b/>
                <w:bCs/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поставленных задач; определяют и кратко характеризуют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физическую культуру как занятия физическими упраж-</w:t>
            </w:r>
            <w:r w:rsidRPr="00F70B8E">
              <w:rPr>
                <w:color w:val="000000"/>
                <w:spacing w:val="-1"/>
              </w:rPr>
              <w:br/>
              <w:t>нениями, подвижными и спортивными играми.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планировать свои действия в соответст-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вии 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</w:pP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Личностные: </w:t>
            </w:r>
            <w:r w:rsidRPr="00F70B8E">
              <w:rPr>
                <w:color w:val="000000"/>
                <w:spacing w:val="-2"/>
              </w:rPr>
              <w:t>проявляют учебно-познавательный инте-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 xml:space="preserve">рес к новому учебному </w:t>
            </w:r>
            <w:r w:rsidRPr="00F70B8E">
              <w:rPr>
                <w:b/>
                <w:bCs/>
                <w:color w:val="000000"/>
              </w:rPr>
              <w:t>материалу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hanging="22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действия по об-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6"/>
              </w:rPr>
              <w:t>разцу, соблюдать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5"/>
              </w:rPr>
              <w:t>правила техники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безопасности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на уроках физи-</w:t>
            </w:r>
            <w:r w:rsidRPr="00F70B8E">
              <w:rPr>
                <w:color w:val="000000"/>
                <w:spacing w:val="-5"/>
              </w:rPr>
              <w:br/>
              <w:t>ческой культу-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1"/>
              </w:rPr>
              <w:t>ры, выполнять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комплекс УГГ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left="7" w:right="158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1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rPr>
                <w:lang w:val="en-US"/>
              </w:rPr>
              <w:t>03/09</w:t>
            </w:r>
          </w:p>
        </w:tc>
      </w:tr>
      <w:tr w:rsidR="001C4D0F" w:rsidRPr="00F70B8E">
        <w:trPr>
          <w:trHeight w:hRule="exact" w:val="3593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86"/>
            </w:pPr>
            <w:r w:rsidRPr="00F70B8E">
              <w:rPr>
                <w:color w:val="000000"/>
                <w:spacing w:val="-2"/>
              </w:rPr>
              <w:t>Совершенство-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вание строевых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упражнений,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прыжка в длину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 места. Разви-</w:t>
            </w:r>
            <w:r w:rsidRPr="00F70B8E">
              <w:rPr>
                <w:color w:val="000000"/>
                <w:spacing w:val="-1"/>
              </w:rPr>
              <w:br/>
              <w:t>тие выносливо-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' сти в медлен-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ном двухми-</w:t>
            </w:r>
            <w:r w:rsidRPr="00F70B8E">
              <w:rPr>
                <w:color w:val="000000"/>
              </w:rPr>
              <w:br/>
              <w:t>нутном беге.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Подвижная игра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«Ловишка»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</w:pPr>
            <w:r w:rsidRPr="00F70B8E">
              <w:rPr>
                <w:color w:val="000000"/>
                <w:spacing w:val="-3"/>
              </w:rPr>
              <w:t>Изуче-</w:t>
            </w:r>
            <w:r w:rsidRPr="00F70B8E">
              <w:rPr>
                <w:color w:val="000000"/>
                <w:spacing w:val="-3"/>
              </w:rPr>
              <w:br/>
              <w:t>ние но-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вого</w:t>
            </w:r>
            <w:r w:rsidRPr="00F70B8E">
              <w:rPr>
                <w:color w:val="000000"/>
              </w:rPr>
              <w:br/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2"/>
            </w:pPr>
            <w:r w:rsidRPr="00F70B8E">
              <w:rPr>
                <w:color w:val="000000"/>
                <w:spacing w:val="-2"/>
              </w:rPr>
              <w:t>Что такое строй,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шеренга, колонна?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Какой должна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быть спортивная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форма?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2" w:firstLine="7"/>
            </w:pPr>
            <w:r w:rsidRPr="00F70B8E">
              <w:rPr>
                <w:b/>
                <w:bCs/>
                <w:color w:val="000000"/>
                <w:spacing w:val="-2"/>
              </w:rPr>
              <w:t xml:space="preserve">Цели: </w:t>
            </w:r>
            <w:r w:rsidRPr="00F70B8E">
              <w:rPr>
                <w:color w:val="000000"/>
                <w:spacing w:val="-2"/>
              </w:rPr>
              <w:t>развивать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умение выполнять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команды, вынос-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ливость в беге;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учить правильной</w:t>
            </w:r>
            <w:r w:rsidRPr="00F70B8E">
              <w:rPr>
                <w:color w:val="000000"/>
                <w:spacing w:val="-1"/>
              </w:rPr>
              <w:br/>
              <w:t>технике прыжков</w:t>
            </w:r>
            <w:r w:rsidRPr="00F70B8E">
              <w:rPr>
                <w:color w:val="000000"/>
                <w:spacing w:val="-1"/>
              </w:rPr>
              <w:br/>
              <w:t>в длину с места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9"/>
            </w:pP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Познавательные: </w:t>
            </w:r>
            <w:r w:rsidRPr="00F70B8E">
              <w:rPr>
                <w:color w:val="000000"/>
                <w:spacing w:val="-2"/>
              </w:rPr>
              <w:t>используют общие приемы решения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Регулятивные: </w:t>
            </w:r>
            <w:r w:rsidRPr="00F70B8E">
              <w:rPr>
                <w:color w:val="000000"/>
                <w:spacing w:val="-1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</w:rPr>
              <w:br/>
              <w:t>при выполнении упражнений и участии в игре; оценива-</w:t>
            </w:r>
            <w:r w:rsidRPr="00F70B8E">
              <w:rPr>
                <w:color w:val="000000"/>
                <w:spacing w:val="-1"/>
              </w:rPr>
              <w:br/>
              <w:t>ют правильность выполнения действия; адекватно вос-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9" w:firstLine="7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  <w:t>щему решению в совместной деятельности, ориентиру-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Личностные: </w:t>
            </w:r>
            <w:r w:rsidRPr="00F70B8E">
              <w:rPr>
                <w:color w:val="000000"/>
                <w:spacing w:val="-2"/>
              </w:rPr>
              <w:t>понимают значение физического развития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для человека и принимают его; имеют желание учиться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9"/>
              </w:tabs>
              <w:spacing w:line="295" w:lineRule="exact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3"/>
              </w:rPr>
              <w:t>самостоятель-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но выполнять</w:t>
            </w:r>
            <w:r w:rsidRPr="00F70B8E">
              <w:rPr>
                <w:color w:val="000000"/>
                <w:spacing w:val="-2"/>
              </w:rPr>
              <w:br/>
              <w:t>комплекс ут-</w:t>
            </w:r>
            <w:r w:rsidRPr="00F70B8E">
              <w:rPr>
                <w:color w:val="000000"/>
                <w:spacing w:val="-2"/>
              </w:rPr>
              <w:br/>
              <w:t>ренней гимна-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стики;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9"/>
              </w:tabs>
              <w:spacing w:line="295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технически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правильно от-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талкиваться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</w:pPr>
            <w:r w:rsidRPr="00F70B8E">
              <w:rPr>
                <w:color w:val="000000"/>
                <w:spacing w:val="-2"/>
              </w:rPr>
              <w:t>и приземляться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73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1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04.09</w:t>
            </w:r>
          </w:p>
        </w:tc>
      </w:tr>
      <w:tr w:rsidR="001C4D0F" w:rsidRPr="00F70B8E">
        <w:trPr>
          <w:trHeight w:hRule="exact" w:val="1483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" w:firstLine="14"/>
            </w:pPr>
            <w:r w:rsidRPr="00F70B8E">
              <w:rPr>
                <w:color w:val="000000"/>
                <w:spacing w:val="-2"/>
              </w:rPr>
              <w:t>Развитие коор-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динации движе-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ний и ориента-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ции в простран-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стве в строевых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</w:pPr>
            <w:r w:rsidRPr="00F70B8E">
              <w:rPr>
                <w:color w:val="000000"/>
                <w:spacing w:val="-2"/>
              </w:rPr>
              <w:t>Где и как выполня-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ется построение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 начале урока?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b/>
                <w:bCs/>
                <w:color w:val="000000"/>
                <w:spacing w:val="-2"/>
              </w:rPr>
              <w:t xml:space="preserve">Цели: </w:t>
            </w:r>
            <w:r w:rsidRPr="00F70B8E">
              <w:rPr>
                <w:color w:val="000000"/>
                <w:spacing w:val="-2"/>
              </w:rPr>
              <w:t>закрепить</w:t>
            </w:r>
            <w:r w:rsidRPr="00F70B8E">
              <w:rPr>
                <w:color w:val="000000"/>
                <w:spacing w:val="-2"/>
              </w:rPr>
              <w:br/>
              <w:t>навык построения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вносят необходимые коррективы в дей-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характера сделанных ошибок.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hanging="7"/>
            </w:pPr>
            <w:r w:rsidRPr="00F70B8E">
              <w:rPr>
                <w:color w:val="000000"/>
                <w:spacing w:val="-2"/>
              </w:rPr>
              <w:t>- выполнять ор-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ганизующие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строевые коман-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5"/>
              </w:rPr>
              <w:t>ды и приемы;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80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1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05.09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454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7"/>
        <w:gridCol w:w="1706"/>
        <w:gridCol w:w="846"/>
        <w:gridCol w:w="566"/>
        <w:gridCol w:w="1993"/>
        <w:gridCol w:w="5584"/>
        <w:gridCol w:w="1685"/>
        <w:gridCol w:w="896"/>
        <w:gridCol w:w="681"/>
      </w:tblGrid>
      <w:tr w:rsidR="001C4D0F" w:rsidRPr="00F70B8E">
        <w:trPr>
          <w:trHeight w:hRule="exact" w:val="247"/>
        </w:trPr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140"/>
        </w:trPr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</w:pPr>
            <w:r w:rsidRPr="00F70B8E">
              <w:rPr>
                <w:color w:val="000000"/>
                <w:spacing w:val="-1"/>
              </w:rPr>
              <w:t>упражнениях.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Развитие скоро-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сти в беге с вы-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сокого старта</w:t>
            </w:r>
            <w:r w:rsidRPr="00F70B8E">
              <w:rPr>
                <w:color w:val="000000"/>
              </w:rPr>
              <w:br/>
              <w:t>на 30 м.</w:t>
            </w:r>
            <w:r w:rsidRPr="00F70B8E">
              <w:rPr>
                <w:color w:val="000000"/>
              </w:rPr>
              <w:br/>
              <w:t>Игра «Салки</w:t>
            </w:r>
            <w:r w:rsidRPr="00F70B8E">
              <w:rPr>
                <w:color w:val="000000"/>
              </w:rPr>
              <w:br/>
              <w:t>с домом»</w:t>
            </w:r>
          </w:p>
        </w:tc>
        <w:tc>
          <w:tcPr>
            <w:tcW w:w="8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43" w:firstLine="7"/>
            </w:pPr>
            <w:r w:rsidRPr="00F70B8E">
              <w:rPr>
                <w:color w:val="000000"/>
                <w:spacing w:val="-1"/>
              </w:rPr>
              <w:t>в шеренгу, колон-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ну, положение вы-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сокого старта, бег</w:t>
            </w:r>
            <w:r w:rsidRPr="00F70B8E">
              <w:rPr>
                <w:color w:val="000000"/>
              </w:rPr>
              <w:br/>
              <w:t>на 30 м</w:t>
            </w:r>
          </w:p>
        </w:tc>
        <w:tc>
          <w:tcPr>
            <w:tcW w:w="5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43"/>
            </w:pPr>
            <w:r w:rsidRPr="00F70B8E">
              <w:rPr>
                <w:b/>
                <w:bCs/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 xml:space="preserve">договариваются и приходят </w:t>
            </w:r>
            <w:r w:rsidRPr="00F70B8E">
              <w:rPr>
                <w:b/>
                <w:bCs/>
                <w:color w:val="000000"/>
              </w:rPr>
              <w:t xml:space="preserve">к </w:t>
            </w:r>
            <w:r w:rsidRPr="00F70B8E">
              <w:rPr>
                <w:color w:val="000000"/>
              </w:rPr>
              <w:t>об-</w:t>
            </w:r>
            <w:r w:rsidRPr="00F70B8E">
              <w:rPr>
                <w:color w:val="000000"/>
              </w:rPr>
              <w:br/>
              <w:t>щему решению в совместной деятельности, ориентиру-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ориентируются на понимание причин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успеха в учебной деятельности; осуществляют самоана-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лиз и самоконтроль результата</w:t>
            </w:r>
          </w:p>
        </w:tc>
        <w:tc>
          <w:tcPr>
            <w:tcW w:w="1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14"/>
            </w:pPr>
            <w:r w:rsidRPr="00F70B8E">
              <w:rPr>
                <w:color w:val="000000"/>
              </w:rPr>
              <w:t>- разминаться,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применяя спе-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циальные бего-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вые упражне-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ния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374"/>
        </w:trPr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firstLine="14"/>
            </w:pPr>
            <w:r w:rsidRPr="00F70B8E">
              <w:rPr>
                <w:color w:val="000000"/>
              </w:rPr>
              <w:t>Контроль</w:t>
            </w:r>
            <w:r w:rsidRPr="00F70B8E">
              <w:rPr>
                <w:color w:val="000000"/>
              </w:rPr>
              <w:br/>
              <w:t>за развитием</w:t>
            </w:r>
            <w:r w:rsidRPr="00F70B8E">
              <w:rPr>
                <w:color w:val="000000"/>
              </w:rPr>
              <w:br/>
              <w:t>двигательных</w:t>
            </w:r>
            <w:r w:rsidRPr="00F70B8E">
              <w:rPr>
                <w:color w:val="000000"/>
              </w:rPr>
              <w:br/>
              <w:t>качеств: чел-</w:t>
            </w:r>
            <w:r w:rsidRPr="00F70B8E">
              <w:rPr>
                <w:color w:val="000000"/>
              </w:rPr>
              <w:br/>
              <w:t>ночный бег</w:t>
            </w:r>
            <w:r w:rsidRPr="00F70B8E">
              <w:rPr>
                <w:color w:val="000000"/>
              </w:rPr>
              <w:br/>
              <w:t>3 х 10 м.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игры «Ловишка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с лентой»</w:t>
            </w:r>
          </w:p>
        </w:tc>
        <w:tc>
          <w:tcPr>
            <w:tcW w:w="8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  <w:t>и кор-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рекция</w:t>
            </w:r>
            <w:r w:rsidRPr="00F70B8E">
              <w:rPr>
                <w:color w:val="000000"/>
                <w:spacing w:val="-4"/>
              </w:rPr>
              <w:br/>
              <w:t>знаний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и уме-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 w:firstLine="14"/>
            </w:pPr>
            <w:r w:rsidRPr="00F70B8E">
              <w:rPr>
                <w:color w:val="000000"/>
                <w:spacing w:val="-1"/>
              </w:rPr>
              <w:t>Что такое челноч-</w:t>
            </w:r>
            <w:r w:rsidRPr="00F70B8E">
              <w:rPr>
                <w:color w:val="000000"/>
                <w:spacing w:val="-1"/>
              </w:rPr>
              <w:br/>
              <w:t>ный бег? Коррек-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тировка техники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бега. Каковы орга-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низационные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приемы прыжков?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пра-</w:t>
            </w:r>
            <w:r w:rsidRPr="00F70B8E">
              <w:rPr>
                <w:color w:val="000000"/>
                <w:spacing w:val="-1"/>
              </w:rPr>
              <w:br/>
              <w:t>вильной технике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бега</w:t>
            </w:r>
          </w:p>
        </w:tc>
        <w:tc>
          <w:tcPr>
            <w:tcW w:w="5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Познавательные: </w:t>
            </w:r>
            <w:r w:rsidRPr="00F70B8E">
              <w:rPr>
                <w:color w:val="000000"/>
                <w:spacing w:val="-2"/>
              </w:rPr>
              <w:t>ориентируются в разнообразии спосо-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</w:pPr>
            <w:r w:rsidRPr="00F70B8E">
              <w:rPr>
                <w:i/>
                <w:iCs/>
                <w:color w:val="000000"/>
                <w:spacing w:val="-1"/>
              </w:rPr>
              <w:t xml:space="preserve">Регулятивные: </w:t>
            </w:r>
            <w:r w:rsidRPr="00F70B8E">
              <w:rPr>
                <w:color w:val="000000"/>
                <w:spacing w:val="-1"/>
              </w:rPr>
              <w:t>принимают инструкцию педагога и четко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следуют ей; осуществляют итоговый и пошаговый кон-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троль; адекватно воспринимают оценку учителя.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нию в совместной деятельности.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проявляют положительные качества</w:t>
            </w:r>
            <w:r w:rsidRPr="00F70B8E">
              <w:rPr>
                <w:color w:val="00000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</w:rPr>
              <w:br/>
              <w:t>нестандартных ситуациях</w:t>
            </w:r>
          </w:p>
        </w:tc>
        <w:tc>
          <w:tcPr>
            <w:tcW w:w="1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/>
            </w:pPr>
            <w:r w:rsidRPr="00F70B8E">
              <w:rPr>
                <w:color w:val="000000"/>
              </w:rPr>
              <w:t>—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легкоатлетиче-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ские упражне-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ния;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технически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правильно дер-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жать корпус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7"/>
            </w:pPr>
            <w:r w:rsidRPr="00F70B8E">
              <w:rPr>
                <w:color w:val="000000"/>
                <w:spacing w:val="-3"/>
              </w:rPr>
              <w:t>и руки при беге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в сочетании</w:t>
            </w:r>
            <w:r w:rsidRPr="00F70B8E">
              <w:rPr>
                <w:color w:val="000000"/>
              </w:rPr>
              <w:br/>
              <w:t>с дыханием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22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  <w:r w:rsidRPr="00F70B8E">
              <w:rPr>
                <w:color w:val="000000"/>
              </w:rPr>
              <w:br/>
              <w:t>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качеств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(чел-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ночный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бег)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10.09</w:t>
            </w:r>
          </w:p>
        </w:tc>
      </w:tr>
      <w:tr w:rsidR="001C4D0F" w:rsidRPr="00F70B8E">
        <w:trPr>
          <w:trHeight w:hRule="exact" w:val="3983"/>
        </w:trPr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3"/>
              </w:rPr>
              <w:t>Объяснение по-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нятия «пульсо-</w:t>
            </w:r>
            <w:r w:rsidRPr="00F70B8E">
              <w:rPr>
                <w:color w:val="000000"/>
                <w:spacing w:val="-2"/>
              </w:rPr>
              <w:br/>
              <w:t>метрия». Разви-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тие силы и лов-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кости в прыж-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ках вверх</w:t>
            </w:r>
            <w:r w:rsidRPr="00F70B8E">
              <w:rPr>
                <w:color w:val="000000"/>
              </w:rPr>
              <w:br/>
              <w:t>и в длину</w:t>
            </w:r>
            <w:r w:rsidRPr="00F70B8E">
              <w:rPr>
                <w:color w:val="000000"/>
              </w:rPr>
              <w:br/>
              <w:t>с места.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«Удочка»</w:t>
            </w:r>
          </w:p>
        </w:tc>
        <w:tc>
          <w:tcPr>
            <w:tcW w:w="8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3"/>
              </w:rPr>
              <w:t>Изуче-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нового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1"/>
              </w:rPr>
              <w:t>Как прыгать вверх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на опору?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</w:rPr>
              <w:t>Цели:</w:t>
            </w:r>
            <w:r w:rsidRPr="00F70B8E">
              <w:rPr>
                <w:color w:val="000000"/>
              </w:rPr>
              <w:t>учить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полнять легкоатле-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тические упражне-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ния - прыжки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вверх и в длину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 места, соблюдая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правила безопас-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ности во время</w:t>
            </w:r>
            <w:r w:rsidRPr="00F70B8E">
              <w:rPr>
                <w:color w:val="000000"/>
              </w:rPr>
              <w:br/>
              <w:t>приземления</w:t>
            </w:r>
          </w:p>
        </w:tc>
        <w:tc>
          <w:tcPr>
            <w:tcW w:w="5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</w:pPr>
            <w:r w:rsidRPr="00F70B8E">
              <w:rPr>
                <w:b/>
                <w:bCs/>
                <w:i/>
                <w:iCs/>
                <w:color w:val="000000"/>
                <w:spacing w:val="-3"/>
              </w:rPr>
              <w:t xml:space="preserve">Познавательные: </w:t>
            </w:r>
            <w:r w:rsidRPr="00F70B8E">
              <w:rPr>
                <w:color w:val="000000"/>
                <w:spacing w:val="-3"/>
              </w:rPr>
              <w:t>используют общие приемы решения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воспринимают оценку учителя.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  <w:t>любие и упорство в достижении поставленных целей</w:t>
            </w:r>
          </w:p>
        </w:tc>
        <w:tc>
          <w:tcPr>
            <w:tcW w:w="1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2"/>
              </w:tabs>
              <w:spacing w:line="266" w:lineRule="exact"/>
              <w:ind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легкоатлети-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ческие упраж-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нения;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2"/>
              </w:tabs>
              <w:spacing w:line="266" w:lineRule="exact"/>
              <w:ind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технике дви-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жения рук и ног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в прыжках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вверх и в длину;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2"/>
              </w:tabs>
              <w:spacing w:line="266" w:lineRule="exact"/>
              <w:ind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с игроками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11.09</w:t>
            </w:r>
          </w:p>
        </w:tc>
      </w:tr>
      <w:tr w:rsidR="001C4D0F" w:rsidRPr="00F70B8E">
        <w:trPr>
          <w:trHeight w:hRule="exact" w:val="946"/>
        </w:trPr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/>
            </w:pPr>
            <w:r w:rsidRPr="00F70B8E">
              <w:rPr>
                <w:color w:val="000000"/>
                <w:spacing w:val="-2"/>
              </w:rPr>
              <w:t>Особенности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развития физи-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7"/>
              </w:rPr>
              <w:t>ческой культуры</w:t>
            </w:r>
          </w:p>
        </w:tc>
        <w:tc>
          <w:tcPr>
            <w:tcW w:w="8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 w:right="58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и кор-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/>
            </w:pPr>
            <w:r w:rsidRPr="00F70B8E">
              <w:rPr>
                <w:color w:val="000000"/>
              </w:rPr>
              <w:t>Какая польза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от занятий физиче-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ской культурой?</w:t>
            </w:r>
          </w:p>
        </w:tc>
        <w:tc>
          <w:tcPr>
            <w:tcW w:w="5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</w:rPr>
              <w:br/>
              <w:t>руют познавательные цели; используют общие приемы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решения поставленных задач.</w:t>
            </w:r>
          </w:p>
        </w:tc>
        <w:tc>
          <w:tcPr>
            <w:tcW w:w="1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hanging="22"/>
            </w:pPr>
            <w:r w:rsidRPr="00F70B8E">
              <w:rPr>
                <w:color w:val="000000"/>
              </w:rPr>
              <w:t>- характеризо-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вать роль и зна-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22" w:hanging="14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12.09</w:t>
            </w:r>
          </w:p>
        </w:tc>
      </w:tr>
    </w:tbl>
    <w:p w:rsidR="001C4D0F" w:rsidRDefault="001C4D0F" w:rsidP="00281088"/>
    <w:p w:rsidR="001C4D0F" w:rsidRDefault="001C4D0F" w:rsidP="00281088"/>
    <w:tbl>
      <w:tblPr>
        <w:tblW w:w="15169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90"/>
        <w:gridCol w:w="590"/>
        <w:gridCol w:w="1699"/>
        <w:gridCol w:w="857"/>
        <w:gridCol w:w="569"/>
        <w:gridCol w:w="1994"/>
        <w:gridCol w:w="5609"/>
        <w:gridCol w:w="1706"/>
        <w:gridCol w:w="900"/>
        <w:gridCol w:w="655"/>
      </w:tblGrid>
      <w:tr w:rsidR="001C4D0F" w:rsidRPr="00F70B8E">
        <w:trPr>
          <w:trHeight w:hRule="exact" w:val="249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4508"/>
        </w:trPr>
        <w:tc>
          <w:tcPr>
            <w:tcW w:w="59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2"/>
              </w:rPr>
              <w:t>у народов Древ-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5"/>
              </w:rPr>
              <w:t>ней Руси. Разви-</w:t>
            </w:r>
            <w:r w:rsidRPr="00F70B8E">
              <w:rPr>
                <w:color w:val="000000"/>
                <w:spacing w:val="-5"/>
              </w:rPr>
              <w:br/>
              <w:t>тие внимания,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3"/>
              </w:rPr>
              <w:t>координации,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ориентировки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 пространстве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 строевых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упражнениях.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5"/>
              </w:rPr>
              <w:t>Контроль за раз-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3"/>
              </w:rPr>
              <w:t>витием двига-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тельных ка-</w:t>
            </w:r>
            <w:r w:rsidRPr="00F70B8E">
              <w:rPr>
                <w:color w:val="000000"/>
              </w:rPr>
              <w:br/>
              <w:t>честв: прыжок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 длину с места.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«Удочка»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5"/>
              </w:rPr>
              <w:t>рекция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4"/>
              </w:rPr>
              <w:t>знаний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и уме-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22"/>
            </w:pPr>
            <w:r w:rsidRPr="00F70B8E">
              <w:rPr>
                <w:b/>
                <w:bCs/>
                <w:color w:val="000000"/>
                <w:spacing w:val="-2"/>
              </w:rPr>
              <w:t xml:space="preserve">Цели: </w:t>
            </w:r>
            <w:r w:rsidRPr="00F70B8E">
              <w:rPr>
                <w:color w:val="000000"/>
                <w:spacing w:val="-2"/>
              </w:rPr>
              <w:t>учить вы-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полнять строевые</w:t>
            </w:r>
            <w:r w:rsidRPr="00F70B8E">
              <w:rPr>
                <w:color w:val="000000"/>
                <w:spacing w:val="-1"/>
              </w:rPr>
              <w:br/>
              <w:t>упражнения: пово-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роты, ходьба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«змейкой», по кру-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гу, по спирали;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выполнять прыжки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в длину с места,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соблюдая правила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безопасности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во время призем-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ления</w:t>
            </w:r>
          </w:p>
        </w:tc>
        <w:tc>
          <w:tcPr>
            <w:tcW w:w="5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</w:pPr>
            <w:r w:rsidRPr="00F70B8E">
              <w:rPr>
                <w:i/>
                <w:iCs/>
                <w:color w:val="000000"/>
                <w:spacing w:val="-1"/>
              </w:rPr>
              <w:t xml:space="preserve">Регулятивные: </w:t>
            </w:r>
            <w:r w:rsidRPr="00F70B8E">
              <w:rPr>
                <w:color w:val="000000"/>
                <w:spacing w:val="-1"/>
              </w:rPr>
              <w:t>оценивают правильность выполнения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действия; вносят необходимые коррективы в действие</w:t>
            </w:r>
            <w:r w:rsidRPr="00F70B8E">
              <w:rPr>
                <w:color w:val="000000"/>
                <w:spacing w:val="-2"/>
              </w:rPr>
              <w:br/>
              <w:t>после его завершения на основе его оценки и учета ха-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рактера сделанных ошибок; адекватно воспринимают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22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щему решению в совместной деятельности, ориентиру-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14"/>
            </w:pPr>
            <w:r w:rsidRPr="00F70B8E">
              <w:rPr>
                <w:color w:val="000000"/>
                <w:spacing w:val="-1"/>
              </w:rPr>
              <w:t>чение уроков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физической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культуры для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укрепления здо-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ровья;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  <w:t>упражнение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по образцу учи-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теля и показу</w:t>
            </w:r>
            <w:r w:rsidRPr="00F70B8E">
              <w:rPr>
                <w:color w:val="000000"/>
                <w:spacing w:val="-1"/>
              </w:rPr>
              <w:br/>
              <w:t>лучших учени-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ков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тель-</w:t>
            </w:r>
            <w:r w:rsidRPr="00F70B8E">
              <w:rPr>
                <w:color w:val="000000"/>
              </w:rPr>
              <w:br/>
              <w:t>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качеств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(пры-</w:t>
            </w:r>
            <w:r w:rsidRPr="00F70B8E">
              <w:rPr>
                <w:color w:val="000000"/>
              </w:rPr>
              <w:br/>
              <w:t>жок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в длину</w:t>
            </w:r>
            <w:r w:rsidRPr="00F70B8E">
              <w:rPr>
                <w:color w:val="000000"/>
                <w:spacing w:val="-5"/>
              </w:rPr>
              <w:br/>
              <w:t>с места)</w:t>
            </w:r>
          </w:p>
        </w:tc>
        <w:tc>
          <w:tcPr>
            <w:tcW w:w="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315"/>
        </w:trPr>
        <w:tc>
          <w:tcPr>
            <w:tcW w:w="590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14"/>
            </w:pPr>
            <w:r w:rsidRPr="00F70B8E">
              <w:rPr>
                <w:color w:val="000000"/>
                <w:spacing w:val="-4"/>
              </w:rPr>
              <w:t>Обучение мета-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нию на даль-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ность с трех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шагов разбега.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Разучивание</w:t>
            </w:r>
            <w:r w:rsidRPr="00F70B8E">
              <w:rPr>
                <w:color w:val="000000"/>
              </w:rPr>
              <w:br/>
              <w:t>игры «Мета-</w:t>
            </w:r>
            <w:r w:rsidRPr="00F70B8E">
              <w:rPr>
                <w:color w:val="000000"/>
              </w:rPr>
              <w:br/>
              <w:t>тели»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 w:firstLine="7"/>
            </w:pPr>
            <w:r w:rsidRPr="00F70B8E">
              <w:rPr>
                <w:color w:val="000000"/>
                <w:spacing w:val="-6"/>
              </w:rPr>
              <w:t>Изуче-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нового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1"/>
              </w:rPr>
              <w:t>Правила выполне-</w:t>
            </w:r>
            <w:r w:rsidRPr="00F70B8E">
              <w:rPr>
                <w:color w:val="000000"/>
                <w:spacing w:val="-1"/>
              </w:rPr>
              <w:br/>
              <w:t>ния метания мало-</w:t>
            </w:r>
            <w:r w:rsidRPr="00F70B8E">
              <w:rPr>
                <w:color w:val="000000"/>
                <w:spacing w:val="-1"/>
              </w:rPr>
              <w:br/>
              <w:t>го мяча (мешочка)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на дальность с трех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шагов разбега.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пра-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вильной технике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метания предмета</w:t>
            </w:r>
          </w:p>
        </w:tc>
        <w:tc>
          <w:tcPr>
            <w:tcW w:w="5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вносят необходимые коррективы в дей-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7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щему решению в совместной деятельности, ориентиру-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его; раскрывают внутреннюю позицию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школьника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легкоатлетиче-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ские упражне-</w:t>
            </w:r>
            <w:r w:rsidRPr="00F70B8E">
              <w:rPr>
                <w:color w:val="000000"/>
                <w:spacing w:val="-1"/>
              </w:rPr>
              <w:br/>
              <w:t>ния (метание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1"/>
              </w:rPr>
              <w:t>с трех шагов);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правильное дви-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жение рукой</w:t>
            </w:r>
            <w:r w:rsidRPr="00F70B8E">
              <w:rPr>
                <w:color w:val="000000"/>
              </w:rPr>
              <w:br/>
              <w:t>для замаха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в метании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66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17.09</w:t>
            </w:r>
          </w:p>
        </w:tc>
      </w:tr>
      <w:tr w:rsidR="001C4D0F" w:rsidRPr="00F70B8E">
        <w:trPr>
          <w:trHeight w:hRule="exact" w:val="2113"/>
        </w:trPr>
        <w:tc>
          <w:tcPr>
            <w:tcW w:w="59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14"/>
            </w:pPr>
            <w:r w:rsidRPr="00F70B8E">
              <w:rPr>
                <w:color w:val="000000"/>
                <w:spacing w:val="-7"/>
              </w:rPr>
              <w:t>Контроль за раз-</w:t>
            </w:r>
            <w:r w:rsidRPr="00F70B8E">
              <w:rPr>
                <w:color w:val="000000"/>
                <w:spacing w:val="-7"/>
              </w:rPr>
              <w:br/>
            </w:r>
            <w:r w:rsidRPr="00F70B8E">
              <w:rPr>
                <w:color w:val="000000"/>
                <w:spacing w:val="-3"/>
              </w:rPr>
              <w:t>витием двигате-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льных качеств: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метание малого</w:t>
            </w:r>
            <w:r w:rsidRPr="00F70B8E">
              <w:rPr>
                <w:color w:val="000000"/>
                <w:spacing w:val="-2"/>
              </w:rPr>
              <w:br/>
              <w:t>мяча на даль-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ность.</w:t>
            </w:r>
            <w:r w:rsidRPr="00F70B8E">
              <w:rPr>
                <w:color w:val="000000"/>
              </w:rPr>
              <w:br/>
              <w:t>Разучивание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  <w:t>и кор-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рекция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4"/>
              </w:rPr>
              <w:t>знаний</w:t>
            </w:r>
            <w:r w:rsidRPr="00F70B8E">
              <w:rPr>
                <w:color w:val="000000"/>
                <w:spacing w:val="-4"/>
              </w:rPr>
              <w:br/>
              <w:t>и уме-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2"/>
              </w:rPr>
              <w:t>Правила метания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малого мяча.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совершен-</w:t>
            </w:r>
            <w:r w:rsidRPr="00F70B8E">
              <w:rPr>
                <w:color w:val="000000"/>
                <w:spacing w:val="-1"/>
              </w:rPr>
              <w:br/>
              <w:t>ствовать коорди-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национные спо-</w:t>
            </w:r>
            <w:r w:rsidRPr="00F70B8E">
              <w:rPr>
                <w:color w:val="000000"/>
                <w:spacing w:val="-2"/>
              </w:rPr>
              <w:br/>
              <w:t>собности, глазомер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и точность при</w:t>
            </w:r>
          </w:p>
        </w:tc>
        <w:tc>
          <w:tcPr>
            <w:tcW w:w="5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действия; адекватно 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понимают значение знаний для человека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79"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легкоатлетиче-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ские упражне-</w:t>
            </w:r>
            <w:r w:rsidRPr="00F70B8E">
              <w:rPr>
                <w:color w:val="000000"/>
                <w:spacing w:val="-1"/>
              </w:rPr>
              <w:br/>
              <w:t>ния в метании</w:t>
            </w:r>
            <w:r w:rsidRPr="00F70B8E">
              <w:rPr>
                <w:color w:val="000000"/>
                <w:spacing w:val="-1"/>
              </w:rPr>
              <w:br/>
              <w:t>и броске мяча;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80" w:hanging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18.09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24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6"/>
        <w:gridCol w:w="586"/>
        <w:gridCol w:w="1722"/>
        <w:gridCol w:w="861"/>
        <w:gridCol w:w="564"/>
        <w:gridCol w:w="2018"/>
        <w:gridCol w:w="5641"/>
        <w:gridCol w:w="1692"/>
        <w:gridCol w:w="911"/>
        <w:gridCol w:w="665"/>
      </w:tblGrid>
      <w:tr w:rsidR="001C4D0F" w:rsidRPr="00F70B8E">
        <w:trPr>
          <w:trHeight w:hRule="exact" w:val="232"/>
        </w:trPr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1</w:t>
            </w:r>
          </w:p>
        </w:tc>
        <w:tc>
          <w:tcPr>
            <w:tcW w:w="1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2</w:t>
            </w:r>
          </w:p>
        </w:tc>
        <w:tc>
          <w:tcPr>
            <w:tcW w:w="8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3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4</w:t>
            </w:r>
          </w:p>
        </w:tc>
        <w:tc>
          <w:tcPr>
            <w:tcW w:w="2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5</w:t>
            </w:r>
          </w:p>
        </w:tc>
        <w:tc>
          <w:tcPr>
            <w:tcW w:w="5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6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</w:pPr>
            <w:r w:rsidRPr="00F70B8E">
              <w:rPr>
                <w:b/>
                <w:bCs/>
                <w:color w:val="000000"/>
              </w:rPr>
              <w:t>7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9"/>
              <w:jc w:val="right"/>
            </w:pPr>
            <w:r w:rsidRPr="00F70B8E">
              <w:rPr>
                <w:b/>
                <w:bCs/>
                <w:color w:val="000000"/>
              </w:rPr>
              <w:t>8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9</w:t>
            </w:r>
          </w:p>
        </w:tc>
      </w:tr>
      <w:tr w:rsidR="001C4D0F" w:rsidRPr="00F70B8E">
        <w:trPr>
          <w:trHeight w:hRule="exact" w:val="1192"/>
        </w:trPr>
        <w:tc>
          <w:tcPr>
            <w:tcW w:w="58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22"/>
            </w:pPr>
            <w:r w:rsidRPr="00F70B8E">
              <w:rPr>
                <w:color w:val="000000"/>
              </w:rPr>
              <w:t>упражнений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эстафеты «За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мячом против-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ника»</w:t>
            </w:r>
          </w:p>
        </w:tc>
        <w:tc>
          <w:tcPr>
            <w:tcW w:w="8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 w:right="50"/>
            </w:pPr>
            <w:r w:rsidRPr="00F70B8E">
              <w:rPr>
                <w:color w:val="000000"/>
                <w:spacing w:val="-1"/>
              </w:rPr>
              <w:t>выполнении уп-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ражнений с мячом</w:t>
            </w:r>
          </w:p>
        </w:tc>
        <w:tc>
          <w:tcPr>
            <w:tcW w:w="5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410"/>
            </w:pPr>
            <w:r w:rsidRPr="00F70B8E">
              <w:rPr>
                <w:color w:val="000000"/>
                <w:spacing w:val="-2"/>
              </w:rPr>
              <w:t>и принимают его; раскрывают внутреннюю позицию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школьника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0" w:firstLine="29"/>
            </w:pP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</w:rPr>
              <w:t xml:space="preserve">с </w:t>
            </w:r>
            <w:r w:rsidRPr="00F70B8E">
              <w:rPr>
                <w:color w:val="000000"/>
              </w:rPr>
              <w:t>игроками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561"/>
        </w:trPr>
        <w:tc>
          <w:tcPr>
            <w:tcW w:w="586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  <w:tc>
          <w:tcPr>
            <w:tcW w:w="1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7"/>
            </w:pPr>
            <w:r w:rsidRPr="00F70B8E">
              <w:rPr>
                <w:color w:val="000000"/>
              </w:rPr>
              <w:t>Объяснение</w:t>
            </w:r>
            <w:r w:rsidRPr="00F70B8E">
              <w:rPr>
                <w:color w:val="000000"/>
              </w:rPr>
              <w:br/>
              <w:t>взаимосвязи</w:t>
            </w:r>
            <w:r w:rsidRPr="00F70B8E">
              <w:rPr>
                <w:color w:val="000000"/>
              </w:rPr>
              <w:br/>
              <w:t>физических</w:t>
            </w:r>
            <w:r w:rsidRPr="00F70B8E">
              <w:rPr>
                <w:color w:val="000000"/>
              </w:rPr>
              <w:br/>
              <w:t>упражнений</w:t>
            </w:r>
            <w:r w:rsidRPr="00F70B8E">
              <w:rPr>
                <w:color w:val="000000"/>
              </w:rPr>
              <w:br/>
              <w:t>с трудовой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деятельностью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человека.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Обучение бро-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скам и ловле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набивного мяча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в парах</w:t>
            </w:r>
          </w:p>
        </w:tc>
        <w:tc>
          <w:tcPr>
            <w:tcW w:w="8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5"/>
              </w:rPr>
              <w:t>Изуче-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нового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</w:rPr>
              <w:t>Разновидности</w:t>
            </w:r>
            <w:r w:rsidRPr="00F70B8E">
              <w:rPr>
                <w:color w:val="000000"/>
              </w:rPr>
              <w:br/>
              <w:t>трудовой деятель-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ности человека.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вы-</w:t>
            </w:r>
            <w:r w:rsidRPr="00F70B8E">
              <w:rPr>
                <w:color w:val="000000"/>
                <w:spacing w:val="-1"/>
              </w:rPr>
              <w:br/>
              <w:t>полнять броски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и ловлю набивного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мяча; взаимодей-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ствовать с партне-</w:t>
            </w:r>
            <w:r w:rsidRPr="00F70B8E">
              <w:rPr>
                <w:color w:val="000000"/>
              </w:rPr>
              <w:br/>
              <w:t>ром</w:t>
            </w:r>
          </w:p>
        </w:tc>
        <w:tc>
          <w:tcPr>
            <w:tcW w:w="5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/>
            </w:pP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Познавательные: </w:t>
            </w:r>
            <w:r w:rsidRPr="00F70B8E">
              <w:rPr>
                <w:color w:val="000000"/>
                <w:spacing w:val="-2"/>
              </w:rPr>
              <w:t>самостоятельно выделяют и формули-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вносят необходимые коррективы в дей-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/>
            </w:pPr>
            <w:r w:rsidRPr="00F70B8E">
              <w:rPr>
                <w:b/>
                <w:bCs/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  <w:t>щему решению в совместной деятельности.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firstLine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2"/>
              </w:rPr>
              <w:t>характеризо-</w:t>
            </w:r>
            <w:r w:rsidRPr="00F70B8E">
              <w:rPr>
                <w:color w:val="000000"/>
                <w:spacing w:val="-2"/>
              </w:rPr>
              <w:br/>
              <w:t>вать роль и зна-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чение уроков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физической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культуры для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укрепления здо-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ровья;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с партнером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right="158" w:firstLine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19.09</w:t>
            </w:r>
          </w:p>
        </w:tc>
      </w:tr>
      <w:tr w:rsidR="001C4D0F" w:rsidRPr="00F70B8E">
        <w:trPr>
          <w:trHeight w:hRule="exact" w:val="3856"/>
        </w:trPr>
        <w:tc>
          <w:tcPr>
            <w:tcW w:w="586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10</w:t>
            </w:r>
          </w:p>
        </w:tc>
        <w:tc>
          <w:tcPr>
            <w:tcW w:w="1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1"/>
              </w:rPr>
              <w:t>Обучение мета-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нию набивного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мяча от плеча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одной рукой.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Развитие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носливости, ко-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ординации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движений в беге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с изменением</w:t>
            </w:r>
            <w:r w:rsidRPr="00F70B8E">
              <w:rPr>
                <w:color w:val="000000"/>
                <w:spacing w:val="-2"/>
              </w:rPr>
              <w:br/>
              <w:t>частоты шагов.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Игра «Два Мо-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роза»</w:t>
            </w:r>
          </w:p>
        </w:tc>
        <w:tc>
          <w:tcPr>
            <w:tcW w:w="8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5"/>
              </w:rPr>
              <w:t>Изуче-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нового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1"/>
              </w:rPr>
              <w:t>Метание набивно-</w:t>
            </w:r>
            <w:r w:rsidRPr="00F70B8E">
              <w:rPr>
                <w:color w:val="000000"/>
                <w:spacing w:val="-1"/>
              </w:rPr>
              <w:br/>
              <w:t>го мяча одной ру-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кой от плеча.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</w:rPr>
              <w:t xml:space="preserve">Цели: </w:t>
            </w:r>
            <w:r w:rsidRPr="00F70B8E">
              <w:rPr>
                <w:color w:val="000000"/>
              </w:rPr>
              <w:t>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силу, координаци-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онные способности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при метании мяча</w:t>
            </w:r>
            <w:r w:rsidRPr="00F70B8E">
              <w:rPr>
                <w:color w:val="000000"/>
              </w:rPr>
              <w:br/>
              <w:t>от плеча одной ру-</w:t>
            </w:r>
            <w:r w:rsidRPr="00F70B8E">
              <w:rPr>
                <w:color w:val="000000"/>
              </w:rPr>
              <w:br/>
              <w:t>кой</w:t>
            </w:r>
          </w:p>
        </w:tc>
        <w:tc>
          <w:tcPr>
            <w:tcW w:w="5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0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0"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действия; адекватно воспринимают оценку учителя.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допускают возможность существо-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вания у людей различных точек зрения, в том числе</w:t>
            </w:r>
            <w:r w:rsidRPr="00F70B8E">
              <w:rPr>
                <w:color w:val="000000"/>
                <w:spacing w:val="-1"/>
              </w:rPr>
              <w:br/>
              <w:t>не совпадающих с их собственной, и ориентируются</w:t>
            </w:r>
            <w:r w:rsidRPr="00F70B8E">
              <w:rPr>
                <w:color w:val="000000"/>
                <w:spacing w:val="-1"/>
              </w:rPr>
              <w:br/>
              <w:t>на позицию партнера в общении и взаимодействии.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Личностные: </w:t>
            </w:r>
            <w:r w:rsidRPr="00F70B8E">
              <w:rPr>
                <w:color w:val="000000"/>
                <w:spacing w:val="-2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74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выполнять бег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с изменением</w:t>
            </w:r>
            <w:r w:rsidRPr="00F70B8E">
              <w:rPr>
                <w:color w:val="000000"/>
                <w:spacing w:val="-2"/>
              </w:rPr>
              <w:br/>
              <w:t>частоты шагов,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 различным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ритмом и тем-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пом;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74" w:lineRule="exact"/>
              <w:ind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упражнение</w:t>
            </w:r>
            <w:r w:rsidRPr="00F70B8E">
              <w:rPr>
                <w:color w:val="000000"/>
              </w:rPr>
              <w:br/>
              <w:t>по образцу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учителя и по-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казу лучших</w:t>
            </w:r>
            <w:r w:rsidRPr="00F70B8E">
              <w:rPr>
                <w:color w:val="000000"/>
              </w:rPr>
              <w:br/>
              <w:t>учеников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73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24.09</w:t>
            </w:r>
          </w:p>
        </w:tc>
      </w:tr>
      <w:tr w:rsidR="001C4D0F" w:rsidRPr="00F70B8E">
        <w:trPr>
          <w:trHeight w:hRule="exact" w:val="1192"/>
        </w:trPr>
        <w:tc>
          <w:tcPr>
            <w:tcW w:w="5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11</w:t>
            </w:r>
          </w:p>
        </w:tc>
        <w:tc>
          <w:tcPr>
            <w:tcW w:w="1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02" w:firstLine="7"/>
            </w:pPr>
            <w:r w:rsidRPr="00F70B8E">
              <w:rPr>
                <w:color w:val="000000"/>
                <w:spacing w:val="-1"/>
              </w:rPr>
              <w:t>Развитие вы-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носливости</w:t>
            </w:r>
            <w:r w:rsidRPr="00F70B8E">
              <w:rPr>
                <w:color w:val="000000"/>
              </w:rPr>
              <w:br/>
              <w:t>в беге в мед-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ленном темпе</w:t>
            </w:r>
          </w:p>
        </w:tc>
        <w:tc>
          <w:tcPr>
            <w:tcW w:w="8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b/>
                <w:bCs/>
                <w:color w:val="000000"/>
              </w:rPr>
              <w:t>1</w:t>
            </w:r>
          </w:p>
        </w:tc>
        <w:tc>
          <w:tcPr>
            <w:tcW w:w="2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Как распределять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силы на дистанции?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b/>
                <w:bCs/>
                <w:color w:val="000000"/>
              </w:rPr>
              <w:t xml:space="preserve">Цели: </w:t>
            </w:r>
            <w:r w:rsidRPr="00F70B8E">
              <w:rPr>
                <w:color w:val="000000"/>
              </w:rPr>
              <w:t>развивать</w:t>
            </w:r>
            <w:r w:rsidRPr="00F70B8E">
              <w:rPr>
                <w:color w:val="000000"/>
              </w:rPr>
              <w:br/>
              <w:t>выносливость</w:t>
            </w:r>
          </w:p>
        </w:tc>
        <w:tc>
          <w:tcPr>
            <w:tcW w:w="5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ориентируются в разнообразии спосо-</w:t>
            </w:r>
            <w:r w:rsidRPr="00F70B8E">
              <w:rPr>
                <w:color w:val="000000"/>
              </w:rPr>
              <w:br/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/>
            </w:pPr>
            <w:r w:rsidRPr="00F70B8E">
              <w:rPr>
                <w:i/>
                <w:iCs/>
                <w:color w:val="000000"/>
                <w:spacing w:val="-1"/>
              </w:rPr>
              <w:t xml:space="preserve">Регулятивные: </w:t>
            </w:r>
            <w:r w:rsidRPr="00F70B8E">
              <w:rPr>
                <w:color w:val="000000"/>
                <w:spacing w:val="-1"/>
              </w:rPr>
              <w:t>адекватно воспринимают оценку учи-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теля.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0" w:hanging="22"/>
            </w:pPr>
            <w:r w:rsidRPr="00F70B8E">
              <w:rPr>
                <w:color w:val="000000"/>
              </w:rPr>
              <w:t>- равномерно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распределять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свои силы для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87" w:hanging="22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25.09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28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1"/>
        <w:gridCol w:w="581"/>
        <w:gridCol w:w="1729"/>
        <w:gridCol w:w="858"/>
        <w:gridCol w:w="574"/>
        <w:gridCol w:w="2012"/>
        <w:gridCol w:w="5666"/>
        <w:gridCol w:w="1721"/>
        <w:gridCol w:w="908"/>
        <w:gridCol w:w="654"/>
      </w:tblGrid>
      <w:tr w:rsidR="001C4D0F" w:rsidRPr="00F70B8E">
        <w:trPr>
          <w:trHeight w:hRule="exact" w:val="236"/>
        </w:trPr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  <w:lang w:val="en-US"/>
              </w:rPr>
            </w:pP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  <w:lang w:val="en-US"/>
              </w:rPr>
              <w:t>I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050"/>
        </w:trPr>
        <w:tc>
          <w:tcPr>
            <w:tcW w:w="58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65" w:firstLine="7"/>
            </w:pPr>
            <w:r w:rsidRPr="00F70B8E">
              <w:rPr>
                <w:color w:val="000000"/>
                <w:spacing w:val="-3"/>
              </w:rPr>
              <w:t>в течение 5 ми-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нут. Разучива-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ние беговых</w:t>
            </w:r>
            <w:r w:rsidRPr="00F70B8E">
              <w:rPr>
                <w:color w:val="000000"/>
              </w:rPr>
              <w:br/>
              <w:t>упражнений</w:t>
            </w:r>
            <w:r w:rsidRPr="00F70B8E">
              <w:rPr>
                <w:color w:val="000000"/>
              </w:rPr>
              <w:br/>
              <w:t>в эстафете</w:t>
            </w:r>
          </w:p>
        </w:tc>
        <w:tc>
          <w:tcPr>
            <w:tcW w:w="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58"/>
            </w:pPr>
            <w:r w:rsidRPr="00F70B8E">
              <w:rPr>
                <w:color w:val="000000"/>
                <w:spacing w:val="-3"/>
              </w:rPr>
              <w:t>и силу при выпол-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4"/>
              </w:rPr>
              <w:t>нении медленного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бега</w:t>
            </w:r>
          </w:p>
        </w:tc>
        <w:tc>
          <w:tcPr>
            <w:tcW w:w="56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15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нию в совместной деятельности, в том числе в ситуации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столкновения интересов.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15"/>
            </w:pP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его; раскрывают внутреннюю позицию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школьника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color w:val="000000"/>
                <w:spacing w:val="-2"/>
              </w:rPr>
              <w:t>завершения пя-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тиминутного</w:t>
            </w:r>
            <w:r w:rsidRPr="00F70B8E">
              <w:rPr>
                <w:color w:val="000000"/>
              </w:rPr>
              <w:br/>
              <w:t>бега;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color w:val="000000"/>
              </w:rPr>
              <w:t>- оценивать ве-</w:t>
            </w:r>
            <w:r w:rsidRPr="00F70B8E">
              <w:rPr>
                <w:color w:val="000000"/>
              </w:rPr>
              <w:br/>
              <w:t>личину нагруз-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ки по частоте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пульса</w:t>
            </w:r>
          </w:p>
        </w:tc>
        <w:tc>
          <w:tcPr>
            <w:tcW w:w="9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220"/>
        </w:trPr>
        <w:tc>
          <w:tcPr>
            <w:tcW w:w="58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12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7"/>
            </w:pPr>
            <w:r w:rsidRPr="00F70B8E">
              <w:rPr>
                <w:color w:val="000000"/>
                <w:spacing w:val="-1"/>
              </w:rPr>
              <w:t>Обучение спе-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циальным бего-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вым упражне-</w:t>
            </w:r>
            <w:r w:rsidRPr="00F70B8E">
              <w:rPr>
                <w:color w:val="000000"/>
                <w:spacing w:val="-2"/>
              </w:rPr>
              <w:br/>
              <w:t>ниям. Развитие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силы, скорости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 беге на дис-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танцию 30 м.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игры «Третий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лишний»</w:t>
            </w:r>
          </w:p>
        </w:tc>
        <w:tc>
          <w:tcPr>
            <w:tcW w:w="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8" w:firstLine="7"/>
            </w:pPr>
            <w:r w:rsidRPr="00F70B8E">
              <w:rPr>
                <w:color w:val="000000"/>
                <w:spacing w:val="-2"/>
              </w:rPr>
              <w:t>Развитие скорост-</w:t>
            </w:r>
            <w:r w:rsidRPr="00F70B8E">
              <w:rPr>
                <w:color w:val="000000"/>
                <w:spacing w:val="-2"/>
              </w:rPr>
              <w:br/>
              <w:t>но-силовых и ко-</w:t>
            </w:r>
            <w:r w:rsidRPr="00F70B8E">
              <w:rPr>
                <w:color w:val="000000"/>
                <w:spacing w:val="-2"/>
              </w:rPr>
              <w:br/>
              <w:t>ординационных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способностей.</w:t>
            </w:r>
            <w:r w:rsidRPr="00F70B8E">
              <w:rPr>
                <w:color w:val="000000"/>
              </w:rPr>
              <w:br/>
              <w:t>Цели: развивать</w:t>
            </w:r>
            <w:r w:rsidRPr="00F70B8E">
              <w:rPr>
                <w:color w:val="000000"/>
              </w:rPr>
              <w:br/>
              <w:t>внимание, ско-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рость, координа-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цию при выполне-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нии беговых</w:t>
            </w:r>
            <w:r w:rsidRPr="00F70B8E">
              <w:rPr>
                <w:color w:val="000000"/>
              </w:rPr>
              <w:br/>
              <w:t>упражнений</w:t>
            </w:r>
            <w:r w:rsidRPr="00F70B8E">
              <w:rPr>
                <w:color w:val="000000"/>
              </w:rPr>
              <w:br/>
              <w:t>со сменой темпа</w:t>
            </w:r>
          </w:p>
        </w:tc>
        <w:tc>
          <w:tcPr>
            <w:tcW w:w="56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right="79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легкоатлетиче-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ские упражне-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ния в беге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9" w:firstLine="7"/>
            </w:pPr>
            <w:r w:rsidRPr="00F70B8E">
              <w:rPr>
                <w:color w:val="000000"/>
                <w:spacing w:val="-3"/>
              </w:rPr>
              <w:t>на различные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дистанции;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right="79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организовы-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вать и прово-</w:t>
            </w:r>
            <w:r w:rsidRPr="00F70B8E">
              <w:rPr>
                <w:color w:val="000000"/>
                <w:spacing w:val="-1"/>
              </w:rPr>
              <w:br/>
              <w:t>дить подвиж-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ные игры</w:t>
            </w:r>
          </w:p>
        </w:tc>
        <w:tc>
          <w:tcPr>
            <w:tcW w:w="9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66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26.09</w:t>
            </w:r>
          </w:p>
        </w:tc>
      </w:tr>
      <w:tr w:rsidR="001C4D0F" w:rsidRPr="00F70B8E">
        <w:trPr>
          <w:trHeight w:hRule="exact" w:val="3510"/>
        </w:trPr>
        <w:tc>
          <w:tcPr>
            <w:tcW w:w="58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13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</w:pPr>
            <w:r w:rsidRPr="00F70B8E">
              <w:rPr>
                <w:color w:val="000000"/>
                <w:spacing w:val="-5"/>
              </w:rPr>
              <w:t>Контроль за раз-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4"/>
              </w:rPr>
              <w:t>витием двига-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6"/>
              </w:rPr>
              <w:t>тельных качеств: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бег на 30 м</w:t>
            </w:r>
            <w:r w:rsidRPr="00F70B8E">
              <w:rPr>
                <w:color w:val="000000"/>
              </w:rPr>
              <w:br/>
              <w:t>с высокого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старта. Развитие</w:t>
            </w:r>
            <w:r w:rsidRPr="00F70B8E">
              <w:rPr>
                <w:color w:val="000000"/>
                <w:spacing w:val="-2"/>
              </w:rPr>
              <w:br/>
              <w:t>координацион-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ных качеств по-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средством игр.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«Третий лиш-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ний»</w:t>
            </w:r>
          </w:p>
        </w:tc>
        <w:tc>
          <w:tcPr>
            <w:tcW w:w="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  <w:t>и кор-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рекция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4"/>
              </w:rPr>
              <w:t>знаний</w:t>
            </w:r>
            <w:r w:rsidRPr="00F70B8E">
              <w:rPr>
                <w:color w:val="000000"/>
                <w:spacing w:val="-4"/>
              </w:rPr>
              <w:br/>
              <w:t>и уме-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</w:pPr>
            <w:r w:rsidRPr="00F70B8E">
              <w:rPr>
                <w:color w:val="000000"/>
              </w:rPr>
              <w:t>Как правильно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стартовать и фи-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нишировать в бе-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ге?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</w:rPr>
              <w:t>Цели: 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координационные</w:t>
            </w:r>
            <w:r w:rsidRPr="00F70B8E">
              <w:rPr>
                <w:color w:val="000000"/>
                <w:spacing w:val="-2"/>
              </w:rPr>
              <w:br/>
              <w:t>способности, силу,</w:t>
            </w:r>
            <w:r w:rsidRPr="00F70B8E">
              <w:rPr>
                <w:color w:val="000000"/>
                <w:spacing w:val="-2"/>
              </w:rPr>
              <w:br/>
              <w:t>скорость при вы-</w:t>
            </w:r>
            <w:r w:rsidRPr="00F70B8E">
              <w:rPr>
                <w:color w:val="000000"/>
                <w:spacing w:val="-2"/>
              </w:rPr>
              <w:br/>
              <w:t>полнении беговых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упражнений</w:t>
            </w:r>
          </w:p>
        </w:tc>
        <w:tc>
          <w:tcPr>
            <w:tcW w:w="56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0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самостоятельно формулируют и ре-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шают учебную задачу.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0"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формулируют учебные задачи вместе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учителем; вносят изменения в план действия.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  <w:t>щему решению в совместной деятельности.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его; раскрывают внутреннюю позицию</w:t>
            </w:r>
            <w:r w:rsidRPr="00F70B8E">
              <w:rPr>
                <w:color w:val="000000"/>
                <w:spacing w:val="-1"/>
              </w:rPr>
              <w:br/>
              <w:t>школьника; ориентируются на понимание причин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успеха в учебной деятельности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01" w:hanging="14"/>
            </w:pPr>
            <w:r w:rsidRPr="00F70B8E">
              <w:rPr>
                <w:color w:val="000000"/>
              </w:rPr>
              <w:t>- 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правила пове-</w:t>
            </w:r>
            <w:r w:rsidRPr="00F70B8E">
              <w:rPr>
                <w:color w:val="000000"/>
                <w:spacing w:val="-1"/>
              </w:rPr>
              <w:br/>
              <w:t>дения и преду-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преждения</w:t>
            </w:r>
            <w:r w:rsidRPr="00F70B8E">
              <w:rPr>
                <w:color w:val="000000"/>
              </w:rPr>
              <w:br/>
              <w:t>травматизма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во время заня-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тий легкоатле-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тическими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упражнениями</w:t>
            </w:r>
          </w:p>
        </w:tc>
        <w:tc>
          <w:tcPr>
            <w:tcW w:w="9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  <w:r w:rsidRPr="00F70B8E">
              <w:rPr>
                <w:color w:val="000000"/>
              </w:rPr>
              <w:br/>
              <w:t>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качеств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(бег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на 30 м)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01.10.</w:t>
            </w:r>
          </w:p>
        </w:tc>
      </w:tr>
      <w:tr w:rsidR="001C4D0F" w:rsidRPr="00F70B8E">
        <w:trPr>
          <w:trHeight w:hRule="exact" w:val="1210"/>
        </w:trPr>
        <w:tc>
          <w:tcPr>
            <w:tcW w:w="58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14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36" w:firstLine="7"/>
            </w:pPr>
            <w:r w:rsidRPr="00F70B8E">
              <w:rPr>
                <w:color w:val="000000"/>
                <w:spacing w:val="-1"/>
              </w:rPr>
              <w:t>Обучение раз-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бегу в прыжках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в длину. Разви-</w:t>
            </w:r>
            <w:r w:rsidRPr="00F70B8E">
              <w:rPr>
                <w:color w:val="000000"/>
                <w:spacing w:val="-1"/>
              </w:rPr>
              <w:br/>
              <w:t>тие скоростно-</w:t>
            </w:r>
          </w:p>
        </w:tc>
        <w:tc>
          <w:tcPr>
            <w:tcW w:w="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2"/>
              </w:rPr>
              <w:t>Прыжок в длину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 разбега.</w:t>
            </w:r>
            <w:r w:rsidRPr="00F70B8E">
              <w:rPr>
                <w:color w:val="000000"/>
              </w:rPr>
              <w:br/>
              <w:t>Цели: 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скоростно-силовые</w:t>
            </w:r>
          </w:p>
        </w:tc>
        <w:tc>
          <w:tcPr>
            <w:tcW w:w="56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0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0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Регулятивные: </w:t>
            </w:r>
            <w:r w:rsidRPr="00F70B8E">
              <w:rPr>
                <w:color w:val="000000"/>
                <w:spacing w:val="-1"/>
              </w:rPr>
              <w:t>оценивают правильность выполнения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действия; адекватно воспринимают оценку учителя.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86" w:hanging="7"/>
            </w:pPr>
            <w:r w:rsidRPr="00F70B8E">
              <w:rPr>
                <w:color w:val="000000"/>
              </w:rPr>
              <w:t>- технически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правильно вы-</w:t>
            </w:r>
            <w:r w:rsidRPr="00F70B8E">
              <w:rPr>
                <w:color w:val="000000"/>
                <w:spacing w:val="-2"/>
              </w:rPr>
              <w:br/>
              <w:t>полнять разбег</w:t>
            </w:r>
          </w:p>
        </w:tc>
        <w:tc>
          <w:tcPr>
            <w:tcW w:w="9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73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02.10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48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1"/>
        <w:gridCol w:w="601"/>
        <w:gridCol w:w="1746"/>
        <w:gridCol w:w="866"/>
        <w:gridCol w:w="580"/>
        <w:gridCol w:w="2047"/>
        <w:gridCol w:w="5707"/>
        <w:gridCol w:w="1724"/>
        <w:gridCol w:w="924"/>
        <w:gridCol w:w="690"/>
      </w:tblGrid>
      <w:tr w:rsidR="001C4D0F" w:rsidRPr="00F70B8E">
        <w:trPr>
          <w:trHeight w:hRule="exact" w:val="227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66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1707"/>
        </w:trPr>
        <w:tc>
          <w:tcPr>
            <w:tcW w:w="6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силовых ка-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честв мышц ног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(прыгучесть)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 прыжке в дли-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ну с прямого</w:t>
            </w:r>
            <w:r w:rsidRPr="00F70B8E">
              <w:rPr>
                <w:color w:val="000000"/>
              </w:rPr>
              <w:br/>
              <w:t>разбега</w:t>
            </w:r>
          </w:p>
        </w:tc>
        <w:tc>
          <w:tcPr>
            <w:tcW w:w="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2"/>
              </w:rPr>
              <w:t>качества мышц ног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в прыжках с раз-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бега</w:t>
            </w:r>
          </w:p>
        </w:tc>
        <w:tc>
          <w:tcPr>
            <w:tcW w:w="5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ориентируются на позицию партне-</w:t>
            </w:r>
            <w:r w:rsidRPr="00F70B8E">
              <w:rPr>
                <w:color w:val="000000"/>
              </w:rPr>
              <w:br/>
              <w:t>ра в общении и взаимодействии.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  <w:t>любие и упорство в достижении поставленных целей</w:t>
            </w:r>
          </w:p>
        </w:tc>
        <w:tc>
          <w:tcPr>
            <w:tcW w:w="1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left="7" w:right="353" w:firstLine="14"/>
            </w:pPr>
            <w:r w:rsidRPr="00F70B8E">
              <w:rPr>
                <w:color w:val="000000"/>
              </w:rPr>
              <w:t>для прыжка</w:t>
            </w:r>
            <w:r w:rsidRPr="00F70B8E">
              <w:rPr>
                <w:color w:val="000000"/>
              </w:rPr>
              <w:br/>
              <w:t>в длину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2842"/>
        </w:trPr>
        <w:tc>
          <w:tcPr>
            <w:tcW w:w="60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15</w:t>
            </w:r>
          </w:p>
        </w:tc>
        <w:tc>
          <w:tcPr>
            <w:tcW w:w="1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прыжка</w:t>
            </w:r>
            <w:r w:rsidRPr="00F70B8E">
              <w:rPr>
                <w:color w:val="000000"/>
                <w:spacing w:val="-1"/>
              </w:rPr>
              <w:br/>
              <w:t>в длину с пря-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мого разбега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способом «со-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гнув ноги».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Игра со скакал-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кой «Пробеги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 прыжком»</w:t>
            </w:r>
          </w:p>
        </w:tc>
        <w:tc>
          <w:tcPr>
            <w:tcW w:w="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6"/>
              </w:rPr>
              <w:t>Изуче-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нового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1"/>
              </w:rPr>
              <w:t>Как правильно от-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талкиваться при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выполнении прыж-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ка в длину с раз-</w:t>
            </w:r>
            <w:r w:rsidRPr="00F70B8E">
              <w:rPr>
                <w:color w:val="000000"/>
              </w:rPr>
              <w:br/>
              <w:t>бега?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Цели: учить от-</w:t>
            </w:r>
            <w:r w:rsidRPr="00F70B8E">
              <w:rPr>
                <w:color w:val="000000"/>
              </w:rPr>
              <w:br/>
              <w:t>талкиванию без</w:t>
            </w:r>
            <w:r w:rsidRPr="00F70B8E">
              <w:rPr>
                <w:color w:val="000000"/>
              </w:rPr>
              <w:br/>
              <w:t>заступа при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полнении прыжка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 длину с разбега</w:t>
            </w:r>
          </w:p>
        </w:tc>
        <w:tc>
          <w:tcPr>
            <w:tcW w:w="5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ориентируются в разнообразии спосо-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 w:firstLine="7"/>
            </w:pPr>
            <w:r w:rsidRPr="00F70B8E">
              <w:rPr>
                <w:i/>
                <w:iCs/>
                <w:color w:val="000000"/>
                <w:spacing w:val="-3"/>
              </w:rPr>
              <w:t xml:space="preserve">Регулятивные: </w:t>
            </w:r>
            <w:r w:rsidRPr="00F70B8E">
              <w:rPr>
                <w:color w:val="000000"/>
                <w:spacing w:val="-3"/>
              </w:rPr>
              <w:t>адекватно воспринимают оценку учителя.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нию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</w:pP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его; раскрывают внутреннюю позицию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школьника</w:t>
            </w:r>
          </w:p>
        </w:tc>
        <w:tc>
          <w:tcPr>
            <w:tcW w:w="1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8"/>
              </w:tabs>
              <w:spacing w:line="259" w:lineRule="exact"/>
              <w:ind w:firstLine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отталкиваться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без заступа при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выполнении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прыжка в длину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с разбега;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8"/>
              </w:tabs>
              <w:spacing w:line="259" w:lineRule="exact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безопасное при-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земление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14" w:right="158" w:firstLine="22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03.10</w:t>
            </w:r>
          </w:p>
        </w:tc>
      </w:tr>
      <w:tr w:rsidR="001C4D0F" w:rsidRPr="00F70B8E">
        <w:trPr>
          <w:trHeight w:hRule="exact" w:val="3672"/>
        </w:trPr>
        <w:tc>
          <w:tcPr>
            <w:tcW w:w="60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16</w:t>
            </w:r>
          </w:p>
        </w:tc>
        <w:tc>
          <w:tcPr>
            <w:tcW w:w="1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" w:firstLine="7"/>
            </w:pPr>
            <w:r w:rsidRPr="00F70B8E">
              <w:rPr>
                <w:color w:val="000000"/>
                <w:spacing w:val="-6"/>
              </w:rPr>
              <w:t>Контроль за раз-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2"/>
              </w:rPr>
              <w:t>витием двига-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тельных ка-</w:t>
            </w:r>
            <w:r w:rsidRPr="00F70B8E">
              <w:rPr>
                <w:color w:val="000000"/>
              </w:rPr>
              <w:br/>
              <w:t>честв: прыжок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 длину с пря-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мого разбега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способом «со-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гнув ноги».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Развитие лов-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кости в игре</w:t>
            </w:r>
            <w:r w:rsidRPr="00F70B8E">
              <w:rPr>
                <w:color w:val="000000"/>
              </w:rPr>
              <w:br/>
              <w:t>со скакалкой</w:t>
            </w:r>
            <w:r w:rsidRPr="00F70B8E">
              <w:rPr>
                <w:color w:val="000000"/>
              </w:rPr>
              <w:br/>
              <w:t>«Пробеги</w:t>
            </w:r>
            <w:r w:rsidRPr="00F70B8E">
              <w:rPr>
                <w:color w:val="000000"/>
              </w:rPr>
              <w:br/>
              <w:t>с прыжком»</w:t>
            </w:r>
          </w:p>
        </w:tc>
        <w:tc>
          <w:tcPr>
            <w:tcW w:w="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</w:pPr>
            <w:r w:rsidRPr="00F70B8E">
              <w:rPr>
                <w:color w:val="000000"/>
                <w:spacing w:val="-1"/>
              </w:rPr>
              <w:t>Скоростные и си-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ловые качества.</w:t>
            </w:r>
            <w:r w:rsidRPr="00F70B8E">
              <w:rPr>
                <w:color w:val="000000"/>
              </w:rPr>
              <w:br/>
              <w:t>Цели: 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скоростно-силовые</w:t>
            </w:r>
            <w:r w:rsidRPr="00F70B8E">
              <w:rPr>
                <w:color w:val="000000"/>
                <w:spacing w:val="-1"/>
              </w:rPr>
              <w:br/>
              <w:t>качества в прыж-</w:t>
            </w:r>
            <w:r w:rsidRPr="00F70B8E">
              <w:rPr>
                <w:color w:val="000000"/>
                <w:spacing w:val="-1"/>
              </w:rPr>
              <w:br/>
              <w:t>ках в длину с раз-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бега и со скакалкой</w:t>
            </w:r>
          </w:p>
        </w:tc>
        <w:tc>
          <w:tcPr>
            <w:tcW w:w="5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вносят необходимые коррективы в дей-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 w:firstLine="14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  <w:t>щему решению в совместной деятельности.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  <w:t>любие и упорство в достижении поставленных целей;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9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легкоатлетиче-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ские упражне-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ния и добивать-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ся достижения</w:t>
            </w:r>
            <w:r w:rsidRPr="00F70B8E">
              <w:rPr>
                <w:color w:val="000000"/>
                <w:spacing w:val="-2"/>
              </w:rPr>
              <w:br/>
              <w:t>конечного ре-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зультата;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9" w:lineRule="exact"/>
              <w:ind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с игроками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  <w:r w:rsidRPr="00F70B8E">
              <w:rPr>
                <w:color w:val="000000"/>
              </w:rPr>
              <w:br/>
              <w:t>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качеств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(пры-</w:t>
            </w:r>
            <w:r w:rsidRPr="00F70B8E">
              <w:rPr>
                <w:color w:val="000000"/>
              </w:rPr>
              <w:br/>
              <w:t>жок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в длину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с раз-</w:t>
            </w:r>
            <w:r w:rsidRPr="00F70B8E">
              <w:rPr>
                <w:color w:val="000000"/>
              </w:rPr>
              <w:br/>
              <w:t>бега)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08.10</w:t>
            </w:r>
          </w:p>
        </w:tc>
      </w:tr>
      <w:tr w:rsidR="001C4D0F" w:rsidRPr="00F70B8E">
        <w:trPr>
          <w:trHeight w:hRule="exact" w:val="1715"/>
        </w:trPr>
        <w:tc>
          <w:tcPr>
            <w:tcW w:w="6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17</w:t>
            </w:r>
          </w:p>
        </w:tc>
        <w:tc>
          <w:tcPr>
            <w:tcW w:w="1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01"/>
            </w:pPr>
            <w:r w:rsidRPr="00F70B8E">
              <w:rPr>
                <w:color w:val="000000"/>
                <w:spacing w:val="-1"/>
              </w:rPr>
              <w:t>Правила безо-</w:t>
            </w:r>
            <w:r w:rsidRPr="00F70B8E">
              <w:rPr>
                <w:color w:val="000000"/>
                <w:spacing w:val="-1"/>
              </w:rPr>
              <w:br/>
              <w:t>пасного пове-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дения в зале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инвентарем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и на гимнасти-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ческих снаря-</w:t>
            </w:r>
          </w:p>
        </w:tc>
        <w:tc>
          <w:tcPr>
            <w:tcW w:w="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left="7" w:right="72"/>
            </w:pPr>
            <w:r w:rsidRPr="00F70B8E">
              <w:rPr>
                <w:color w:val="000000"/>
                <w:spacing w:val="-1"/>
              </w:rPr>
              <w:t>Правила безопас-</w:t>
            </w:r>
            <w:r w:rsidRPr="00F70B8E">
              <w:rPr>
                <w:color w:val="000000"/>
                <w:spacing w:val="-1"/>
              </w:rPr>
              <w:br/>
              <w:t>ности в спортив-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ном зале.</w:t>
            </w:r>
            <w:r w:rsidRPr="00F70B8E">
              <w:rPr>
                <w:color w:val="000000"/>
              </w:rPr>
              <w:br/>
              <w:t>Цели: 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координационные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способности в об-</w:t>
            </w:r>
          </w:p>
        </w:tc>
        <w:tc>
          <w:tcPr>
            <w:tcW w:w="5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43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43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действия; адекватно воспринимают оценку учителя.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</w:rPr>
              <w:t>ориентируются на позицию партне-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ра в общении и взаимодействии.</w:t>
            </w:r>
          </w:p>
        </w:tc>
        <w:tc>
          <w:tcPr>
            <w:tcW w:w="1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01" w:hanging="22"/>
            </w:pPr>
            <w:r w:rsidRPr="00F70B8E">
              <w:rPr>
                <w:color w:val="000000"/>
              </w:rPr>
              <w:t>- 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правила пове-</w:t>
            </w:r>
            <w:r w:rsidRPr="00F70B8E">
              <w:rPr>
                <w:color w:val="000000"/>
                <w:spacing w:val="-2"/>
              </w:rPr>
              <w:br/>
              <w:t>дения и преду-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преждения</w:t>
            </w:r>
            <w:r w:rsidRPr="00F70B8E">
              <w:rPr>
                <w:color w:val="000000"/>
              </w:rPr>
              <w:br/>
              <w:t>травматизма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87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09.10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4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3"/>
        <w:gridCol w:w="583"/>
        <w:gridCol w:w="1706"/>
        <w:gridCol w:w="850"/>
        <w:gridCol w:w="569"/>
        <w:gridCol w:w="1987"/>
        <w:gridCol w:w="5623"/>
        <w:gridCol w:w="1692"/>
        <w:gridCol w:w="907"/>
        <w:gridCol w:w="648"/>
      </w:tblGrid>
      <w:tr w:rsidR="001C4D0F" w:rsidRPr="00F70B8E">
        <w:trPr>
          <w:trHeight w:hRule="exact" w:val="227"/>
        </w:trPr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860"/>
        </w:trPr>
        <w:tc>
          <w:tcPr>
            <w:tcW w:w="58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4"/>
            </w:pPr>
            <w:r w:rsidRPr="00F70B8E">
              <w:rPr>
                <w:color w:val="000000"/>
                <w:spacing w:val="-1"/>
              </w:rPr>
              <w:t>дах. Развитие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координацион-</w:t>
            </w:r>
            <w:r w:rsidRPr="00F70B8E">
              <w:rPr>
                <w:color w:val="000000"/>
                <w:spacing w:val="-2"/>
              </w:rPr>
              <w:br/>
              <w:t>ных способно-</w:t>
            </w:r>
            <w:r w:rsidRPr="00F70B8E">
              <w:rPr>
                <w:color w:val="000000"/>
                <w:spacing w:val="-2"/>
              </w:rPr>
              <w:br/>
              <w:t>стей посредст-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вом общеразви-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вающих упраж-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нений.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игры «Догонял-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ки на марше»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color w:val="000000"/>
                <w:spacing w:val="-2"/>
              </w:rPr>
              <w:t>щеразвивающих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5"/>
              </w:rPr>
              <w:t>упражнениях с гим-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2"/>
              </w:rPr>
              <w:t>настическими пал-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ками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58" w:firstLine="7"/>
            </w:pPr>
            <w:r w:rsidRPr="00F70B8E">
              <w:rPr>
                <w:color w:val="000000"/>
                <w:spacing w:val="-2"/>
              </w:rPr>
              <w:t>во время физ-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культурных</w:t>
            </w:r>
            <w:r w:rsidRPr="00F70B8E">
              <w:rPr>
                <w:color w:val="000000"/>
              </w:rPr>
              <w:br/>
              <w:t>занятий;</w:t>
            </w:r>
            <w:r w:rsidRPr="00F70B8E">
              <w:rPr>
                <w:color w:val="000000"/>
              </w:rPr>
              <w:br/>
              <w:t>- выполнять</w:t>
            </w:r>
            <w:r w:rsidRPr="00F70B8E">
              <w:rPr>
                <w:color w:val="000000"/>
              </w:rPr>
              <w:br/>
              <w:t>упражнения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 гимнастиче-</w:t>
            </w:r>
            <w:r w:rsidRPr="00F70B8E">
              <w:rPr>
                <w:color w:val="000000"/>
                <w:spacing w:val="-2"/>
              </w:rPr>
              <w:br/>
              <w:t>скими палка-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на месте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и в продвиже-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нии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978"/>
        </w:trPr>
        <w:tc>
          <w:tcPr>
            <w:tcW w:w="583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18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color w:val="000000"/>
                <w:spacing w:val="-4"/>
              </w:rPr>
              <w:t>Развитие вни-</w:t>
            </w:r>
            <w:r w:rsidRPr="00F70B8E">
              <w:rPr>
                <w:color w:val="000000"/>
                <w:spacing w:val="-4"/>
              </w:rPr>
              <w:br/>
              <w:t>мания и коор-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динационных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способностей</w:t>
            </w:r>
            <w:r w:rsidRPr="00F70B8E">
              <w:rPr>
                <w:color w:val="000000"/>
                <w:spacing w:val="-3"/>
              </w:rPr>
              <w:br/>
              <w:t>в перестроениях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в движении.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Контроль за раз-</w:t>
            </w:r>
            <w:r w:rsidRPr="00F70B8E">
              <w:rPr>
                <w:color w:val="000000"/>
                <w:spacing w:val="-4"/>
              </w:rPr>
              <w:br/>
              <w:t>витием двига-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6"/>
              </w:rPr>
              <w:t>тельных качеств: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4"/>
              </w:rPr>
              <w:t>подъем тулови-</w:t>
            </w:r>
            <w:r w:rsidRPr="00F70B8E">
              <w:rPr>
                <w:color w:val="000000"/>
                <w:spacing w:val="-4"/>
              </w:rPr>
              <w:br/>
              <w:t>ща за 30 секунд.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подвижной игры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«Волна»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  <w:t>и кор-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рекция</w:t>
            </w:r>
            <w:r w:rsidRPr="00F70B8E">
              <w:rPr>
                <w:color w:val="000000"/>
                <w:spacing w:val="-6"/>
              </w:rPr>
              <w:br/>
              <w:t>знаний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4"/>
              </w:rPr>
              <w:t>и уме-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 w:firstLine="14"/>
            </w:pPr>
            <w:r w:rsidRPr="00F70B8E">
              <w:rPr>
                <w:color w:val="000000"/>
                <w:spacing w:val="-3"/>
              </w:rPr>
              <w:t>Развивать ориен-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тировку в про-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странстве в пере-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строениях в дви-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жении.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</w:pPr>
            <w:r w:rsidRPr="00F70B8E">
              <w:rPr>
                <w:color w:val="000000"/>
              </w:rPr>
              <w:t>Цели: закрепить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навык выполнения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3"/>
              </w:rPr>
              <w:t>подъема туловища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на время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ориентируются в разнообразии спосо-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и оценку учителей, товарищей, родителей и других лю-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дей.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нию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9" w:lineRule="exact"/>
              <w:ind w:right="50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правильно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выполнять пе-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рестроения для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развития коор-</w:t>
            </w:r>
            <w:r w:rsidRPr="00F70B8E">
              <w:rPr>
                <w:color w:val="000000"/>
                <w:spacing w:val="-1"/>
              </w:rPr>
              <w:br/>
              <w:t>динации дви-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жений в раз-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личных ситуа-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циях;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9" w:lineRule="exact"/>
              <w:ind w:right="50"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с игроками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  <w:r w:rsidRPr="00F70B8E">
              <w:rPr>
                <w:color w:val="000000"/>
              </w:rPr>
              <w:br/>
              <w:t>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качеств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(подъ-</w:t>
            </w:r>
            <w:r w:rsidRPr="00F70B8E">
              <w:rPr>
                <w:color w:val="000000"/>
              </w:rPr>
              <w:br/>
              <w:t>ем ту-</w:t>
            </w:r>
            <w:r w:rsidRPr="00F70B8E">
              <w:rPr>
                <w:color w:val="000000"/>
              </w:rPr>
              <w:br/>
              <w:t>лови-</w:t>
            </w:r>
            <w:r w:rsidRPr="00F70B8E">
              <w:rPr>
                <w:color w:val="000000"/>
              </w:rPr>
              <w:br/>
              <w:t>ща)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10.10</w:t>
            </w:r>
          </w:p>
        </w:tc>
      </w:tr>
      <w:tr w:rsidR="001C4D0F" w:rsidRPr="00F70B8E">
        <w:trPr>
          <w:trHeight w:hRule="exact" w:val="3141"/>
        </w:trPr>
        <w:tc>
          <w:tcPr>
            <w:tcW w:w="58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19</w:t>
            </w:r>
          </w:p>
        </w:tc>
        <w:tc>
          <w:tcPr>
            <w:tcW w:w="1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2"/>
              </w:rPr>
              <w:t>Развитие силы,</w:t>
            </w:r>
            <w:r w:rsidRPr="00F70B8E">
              <w:rPr>
                <w:color w:val="000000"/>
                <w:spacing w:val="-2"/>
              </w:rPr>
              <w:br/>
              <w:t>координацион-</w:t>
            </w:r>
            <w:r w:rsidRPr="00F70B8E">
              <w:rPr>
                <w:color w:val="000000"/>
                <w:spacing w:val="-2"/>
              </w:rPr>
              <w:br/>
              <w:t>ных способно-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стей в упражне-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6"/>
              </w:rPr>
              <w:t>нии «вис на гим-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настической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стенке на вре-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мя». Разучива-</w:t>
            </w:r>
            <w:r w:rsidRPr="00F70B8E">
              <w:rPr>
                <w:color w:val="000000"/>
                <w:spacing w:val="-2"/>
              </w:rPr>
              <w:br/>
              <w:t>ние игры «До-</w:t>
            </w:r>
            <w:r w:rsidRPr="00F70B8E">
              <w:rPr>
                <w:color w:val="000000"/>
                <w:spacing w:val="-2"/>
              </w:rPr>
              <w:br/>
              <w:t>гонялки на мар-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ше»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3"/>
              </w:rPr>
              <w:t>Какими способами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развивают коорди-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национные способ-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ности?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Цели: учить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полнять упражне-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ние «вис на гимна-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стической стенке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на время»</w:t>
            </w:r>
          </w:p>
        </w:tc>
        <w:tc>
          <w:tcPr>
            <w:tcW w:w="5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самостоятельно ставят, формулируют</w:t>
            </w:r>
            <w:r w:rsidRPr="00F70B8E">
              <w:rPr>
                <w:color w:val="000000"/>
              </w:rPr>
              <w:br/>
              <w:t>и решают учебную задачу; контролируют процесс и ре-</w:t>
            </w:r>
            <w:r w:rsidRPr="00F70B8E">
              <w:rPr>
                <w:color w:val="000000"/>
              </w:rPr>
              <w:br/>
              <w:t>зультат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формулируют учебные задачи вместе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учителем; вносят изменения в план действия.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и приходят к об-</w:t>
            </w:r>
            <w:r w:rsidRPr="00F70B8E">
              <w:rPr>
                <w:color w:val="000000"/>
              </w:rPr>
              <w:br/>
              <w:t>щему решению в совместной деятельности.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его, стремятся хорошо учиться; раскрывают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внутреннюю позицию школьника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30" w:hanging="22"/>
            </w:pPr>
            <w:r w:rsidRPr="00F70B8E">
              <w:rPr>
                <w:color w:val="000000"/>
              </w:rPr>
              <w:t>- творчески</w:t>
            </w:r>
            <w:r w:rsidRPr="00F70B8E">
              <w:rPr>
                <w:color w:val="000000"/>
              </w:rPr>
              <w:br/>
              <w:t>подходить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к выполнению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упражнений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добиваться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достижения</w:t>
            </w:r>
            <w:r w:rsidRPr="00F70B8E">
              <w:rPr>
                <w:color w:val="000000"/>
              </w:rPr>
              <w:br/>
              <w:t>конечного</w:t>
            </w:r>
            <w:r w:rsidRPr="00F70B8E">
              <w:rPr>
                <w:color w:val="000000"/>
              </w:rPr>
              <w:br/>
              <w:t>результата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15.10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55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8"/>
        <w:gridCol w:w="588"/>
        <w:gridCol w:w="1708"/>
        <w:gridCol w:w="847"/>
        <w:gridCol w:w="574"/>
        <w:gridCol w:w="1987"/>
        <w:gridCol w:w="5598"/>
        <w:gridCol w:w="1665"/>
        <w:gridCol w:w="911"/>
        <w:gridCol w:w="689"/>
      </w:tblGrid>
      <w:tr w:rsidR="001C4D0F" w:rsidRPr="00F70B8E">
        <w:trPr>
          <w:trHeight w:hRule="exact" w:val="242"/>
        </w:trPr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34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3002"/>
        </w:trPr>
        <w:tc>
          <w:tcPr>
            <w:tcW w:w="58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20</w:t>
            </w:r>
          </w:p>
        </w:tc>
        <w:tc>
          <w:tcPr>
            <w:tcW w:w="1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2"/>
              </w:rPr>
              <w:t>Развитие гибко-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сти, ловкости,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координации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в упражнениях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гимнастики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элементами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акробатики.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игры «Уверты-</w:t>
            </w:r>
            <w:r w:rsidRPr="00F70B8E">
              <w:rPr>
                <w:color w:val="000000"/>
                <w:spacing w:val="-1"/>
              </w:rPr>
              <w:br/>
              <w:t>вайся от мяча»</w:t>
            </w:r>
          </w:p>
        </w:tc>
        <w:tc>
          <w:tcPr>
            <w:tcW w:w="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7"/>
            </w:pPr>
            <w:r w:rsidRPr="00F70B8E">
              <w:rPr>
                <w:color w:val="000000"/>
                <w:spacing w:val="-2"/>
              </w:rPr>
              <w:t>Как технически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правильно выпол-</w:t>
            </w:r>
            <w:r w:rsidRPr="00F70B8E">
              <w:rPr>
                <w:color w:val="000000"/>
                <w:spacing w:val="-1"/>
              </w:rPr>
              <w:br/>
              <w:t>нять перекаты?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закрепить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навык выполнения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простейших эле-</w:t>
            </w:r>
            <w:r w:rsidRPr="00F70B8E">
              <w:rPr>
                <w:color w:val="000000"/>
                <w:spacing w:val="-1"/>
              </w:rPr>
              <w:br/>
              <w:t>ментов акробати-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ки: группировка,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перекаты в груп-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пировке, упоры</w:t>
            </w:r>
          </w:p>
        </w:tc>
        <w:tc>
          <w:tcPr>
            <w:tcW w:w="5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1"/>
              </w:rPr>
              <w:t>и принимают его; раскрывают внутреннюю позицию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школьника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firstLine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технически</w:t>
            </w:r>
            <w:r w:rsidRPr="00F70B8E">
              <w:rPr>
                <w:color w:val="000000"/>
                <w:spacing w:val="-1"/>
              </w:rPr>
              <w:br/>
              <w:t>правильно вы-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полнять перека-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ты в группи-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ровке;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5"/>
              </w:rPr>
              <w:t>организовы-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2"/>
              </w:rPr>
              <w:t>вать и прово-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дить подвиж-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ные игры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36" w:right="144" w:firstLine="22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16.10</w:t>
            </w:r>
          </w:p>
        </w:tc>
      </w:tr>
      <w:tr w:rsidR="001C4D0F" w:rsidRPr="00F70B8E">
        <w:trPr>
          <w:trHeight w:hRule="exact" w:val="3581"/>
        </w:trPr>
        <w:tc>
          <w:tcPr>
            <w:tcW w:w="58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21</w:t>
            </w:r>
          </w:p>
        </w:tc>
        <w:tc>
          <w:tcPr>
            <w:tcW w:w="1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вание выполне-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ния кувырка</w:t>
            </w:r>
            <w:r w:rsidRPr="00F70B8E">
              <w:rPr>
                <w:color w:val="000000"/>
              </w:rPr>
              <w:br/>
              <w:t>вперед.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</w:pPr>
            <w:r w:rsidRPr="00F70B8E">
              <w:rPr>
                <w:color w:val="000000"/>
                <w:spacing w:val="-2"/>
              </w:rPr>
              <w:t>Развитие скоро-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стных качеств,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ловкости, вни-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мания в упраж-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нениях круго-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вой тренировки</w:t>
            </w:r>
          </w:p>
        </w:tc>
        <w:tc>
          <w:tcPr>
            <w:tcW w:w="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3"/>
              </w:rPr>
              <w:t>Как правильно вы-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полнять кувырок</w:t>
            </w:r>
            <w:r w:rsidRPr="00F70B8E">
              <w:rPr>
                <w:color w:val="000000"/>
              </w:rPr>
              <w:br/>
              <w:t>вперед?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 xml:space="preserve">Цели: </w:t>
            </w:r>
            <w:r w:rsidRPr="00F70B8E">
              <w:rPr>
                <w:color w:val="000000"/>
              </w:rPr>
              <w:t>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координационные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способности, учить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контролировать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физическое со-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стояние при вы-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полнении упраж-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нений круговой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тренировки</w:t>
            </w:r>
          </w:p>
        </w:tc>
        <w:tc>
          <w:tcPr>
            <w:tcW w:w="5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b/>
                <w:bCs/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ориентируются в разнообразии спосо-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  <w:t>и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Коммуникативные: </w:t>
            </w:r>
            <w:r w:rsidRPr="00F70B8E">
              <w:rPr>
                <w:color w:val="000000"/>
                <w:spacing w:val="-2"/>
              </w:rPr>
              <w:t>формулируют собственное мнение</w:t>
            </w:r>
            <w:r w:rsidRPr="00F70B8E">
              <w:rPr>
                <w:color w:val="000000"/>
                <w:spacing w:val="-2"/>
              </w:rPr>
              <w:br/>
              <w:t>и позицию; договариваются и приходят к общему реше-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нию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</w:pP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Личностные: </w:t>
            </w:r>
            <w:r w:rsidRPr="00F70B8E">
              <w:rPr>
                <w:color w:val="000000"/>
                <w:spacing w:val="-2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- выполнять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упражнения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1"/>
              </w:rPr>
              <w:t>для развития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ловкости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4"/>
              </w:rPr>
              <w:t>и координации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14" w:right="158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17.10</w:t>
            </w:r>
          </w:p>
        </w:tc>
      </w:tr>
      <w:tr w:rsidR="001C4D0F" w:rsidRPr="00F70B8E">
        <w:trPr>
          <w:trHeight w:hRule="exact" w:val="3299"/>
        </w:trPr>
        <w:tc>
          <w:tcPr>
            <w:tcW w:w="58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22</w:t>
            </w:r>
          </w:p>
        </w:tc>
        <w:tc>
          <w:tcPr>
            <w:tcW w:w="1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выполне-</w:t>
            </w:r>
            <w:r w:rsidRPr="00F70B8E">
              <w:rPr>
                <w:color w:val="000000"/>
                <w:spacing w:val="-1"/>
              </w:rPr>
              <w:br/>
              <w:t>ния упражнения</w:t>
            </w:r>
            <w:r w:rsidRPr="00F70B8E">
              <w:rPr>
                <w:color w:val="000000"/>
                <w:spacing w:val="-1"/>
              </w:rPr>
              <w:br/>
              <w:t>«стойка на ло-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патках».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«Посадка кар-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тофеля»</w:t>
            </w:r>
          </w:p>
        </w:tc>
        <w:tc>
          <w:tcPr>
            <w:tcW w:w="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2" w:firstLine="14"/>
            </w:pPr>
            <w:r w:rsidRPr="00F70B8E">
              <w:rPr>
                <w:color w:val="000000"/>
                <w:spacing w:val="-3"/>
              </w:rPr>
              <w:t>Правила безопас-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ного поведения</w:t>
            </w:r>
            <w:r w:rsidRPr="00F70B8E">
              <w:rPr>
                <w:color w:val="000000"/>
                <w:spacing w:val="-2"/>
              </w:rPr>
              <w:br/>
              <w:t>на уроках гимна-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стики.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2"/>
            </w:pP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вы-</w:t>
            </w:r>
            <w:r w:rsidRPr="00F70B8E">
              <w:rPr>
                <w:color w:val="000000"/>
                <w:spacing w:val="-1"/>
              </w:rPr>
              <w:br/>
              <w:t>полнять упражне-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ния со страховкой</w:t>
            </w:r>
          </w:p>
        </w:tc>
        <w:tc>
          <w:tcPr>
            <w:tcW w:w="5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i/>
                <w:iCs/>
                <w:color w:val="000000"/>
                <w:spacing w:val="-3"/>
              </w:rPr>
              <w:t xml:space="preserve">Познавательные: </w:t>
            </w:r>
            <w:r w:rsidRPr="00F70B8E">
              <w:rPr>
                <w:color w:val="000000"/>
                <w:spacing w:val="-3"/>
              </w:rPr>
              <w:t>используют общие приемы решения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действия; адекватно воспринимают предложения и оцен-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i/>
                <w:iCs/>
                <w:color w:val="000000"/>
                <w:spacing w:val="-3"/>
              </w:rPr>
              <w:t xml:space="preserve">Коммуникативные: </w:t>
            </w:r>
            <w:r w:rsidRPr="00F70B8E">
              <w:rPr>
                <w:color w:val="000000"/>
                <w:spacing w:val="-3"/>
              </w:rPr>
              <w:t>ориентируются на позицию партне-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ра в общении и взаимодействии.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понимают значение знаний для человека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и принимают его, стремятся хорошо учиться; раскрывают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внутреннюю позицию школьника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45"/>
              </w:tabs>
              <w:spacing w:line="274" w:lineRule="exact"/>
              <w:ind w:right="79"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технически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правильно вы-</w:t>
            </w:r>
            <w:r w:rsidRPr="00F70B8E">
              <w:rPr>
                <w:color w:val="000000"/>
                <w:spacing w:val="-3"/>
              </w:rPr>
              <w:br/>
              <w:t>полнять «стой-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ку на лопат-</w:t>
            </w:r>
            <w:r w:rsidRPr="00F70B8E">
              <w:rPr>
                <w:color w:val="000000"/>
              </w:rPr>
              <w:br/>
              <w:t>ках»;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45"/>
              </w:tabs>
              <w:spacing w:line="274" w:lineRule="exact"/>
              <w:ind w:right="79" w:hanging="29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правила пове-</w:t>
            </w:r>
            <w:r w:rsidRPr="00F70B8E">
              <w:rPr>
                <w:color w:val="000000"/>
                <w:spacing w:val="-2"/>
              </w:rPr>
              <w:br/>
              <w:t>дения и преду-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преждения</w:t>
            </w:r>
            <w:r w:rsidRPr="00F70B8E">
              <w:rPr>
                <w:color w:val="000000"/>
              </w:rPr>
              <w:br/>
              <w:t>травматизма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left="14" w:right="180" w:hanging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22.10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8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91"/>
        <w:gridCol w:w="591"/>
        <w:gridCol w:w="1703"/>
        <w:gridCol w:w="859"/>
        <w:gridCol w:w="570"/>
        <w:gridCol w:w="1991"/>
        <w:gridCol w:w="5636"/>
        <w:gridCol w:w="1696"/>
        <w:gridCol w:w="909"/>
        <w:gridCol w:w="642"/>
      </w:tblGrid>
      <w:tr w:rsidR="001C4D0F" w:rsidRPr="00F70B8E">
        <w:trPr>
          <w:trHeight w:hRule="exact" w:val="250"/>
        </w:trPr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1234"/>
        </w:trPr>
        <w:tc>
          <w:tcPr>
            <w:tcW w:w="59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9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14"/>
            </w:pPr>
            <w:r w:rsidRPr="00F70B8E">
              <w:rPr>
                <w:color w:val="000000"/>
                <w:spacing w:val="-2"/>
              </w:rPr>
              <w:t>во время заня-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тий физически-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ми упражне-</w:t>
            </w:r>
            <w:r w:rsidRPr="00F70B8E">
              <w:rPr>
                <w:color w:val="000000"/>
              </w:rPr>
              <w:br/>
              <w:t>ниями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4024"/>
        </w:trPr>
        <w:tc>
          <w:tcPr>
            <w:tcW w:w="59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23</w:t>
            </w:r>
          </w:p>
        </w:tc>
        <w:tc>
          <w:tcPr>
            <w:tcW w:w="1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2"/>
              </w:rPr>
              <w:t>Совершенство-</w:t>
            </w:r>
            <w:r w:rsidRPr="00F70B8E">
              <w:rPr>
                <w:color w:val="000000"/>
                <w:spacing w:val="-2"/>
              </w:rPr>
              <w:br/>
              <w:t>вание выполне-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ния упражнения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«мост». Обуче-</w:t>
            </w:r>
            <w:r w:rsidRPr="00F70B8E">
              <w:rPr>
                <w:color w:val="000000"/>
                <w:spacing w:val="-2"/>
              </w:rPr>
              <w:br/>
              <w:t>ние упражнени-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ям акробатики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различных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сочетаниях. Раз-</w:t>
            </w:r>
            <w:r w:rsidRPr="00F70B8E">
              <w:rPr>
                <w:color w:val="000000"/>
                <w:spacing w:val="-2"/>
              </w:rPr>
              <w:br/>
              <w:t>витие ориенти-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ровки в про-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странстве в по-</w:t>
            </w:r>
            <w:r w:rsidRPr="00F70B8E">
              <w:rPr>
                <w:color w:val="000000"/>
                <w:spacing w:val="-2"/>
              </w:rPr>
              <w:br/>
              <w:t>строениях и пе-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рестроениях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6"/>
              </w:rPr>
              <w:t>Изуче-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нового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7"/>
            </w:pPr>
            <w:r w:rsidRPr="00F70B8E">
              <w:rPr>
                <w:color w:val="000000"/>
                <w:spacing w:val="-4"/>
              </w:rPr>
              <w:t>Какова этапность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при выполнении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упражнения</w:t>
            </w:r>
            <w:r w:rsidRPr="00F70B8E">
              <w:rPr>
                <w:color w:val="000000"/>
              </w:rPr>
              <w:br/>
              <w:t>«мост»?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14"/>
            </w:pPr>
            <w:r w:rsidRPr="00F70B8E">
              <w:rPr>
                <w:color w:val="000000"/>
              </w:rPr>
              <w:t>Цели: закрепить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навык выполнения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упражнений по-</w:t>
            </w:r>
            <w:r w:rsidRPr="00F70B8E">
              <w:rPr>
                <w:color w:val="000000"/>
                <w:spacing w:val="-1"/>
              </w:rPr>
              <w:br/>
              <w:t>точным методом;</w:t>
            </w:r>
            <w:r w:rsidRPr="00F70B8E">
              <w:rPr>
                <w:color w:val="000000"/>
                <w:spacing w:val="-1"/>
              </w:rPr>
              <w:br/>
              <w:t>учить правильно</w:t>
            </w:r>
            <w:r w:rsidRPr="00F70B8E">
              <w:rPr>
                <w:color w:val="000000"/>
                <w:spacing w:val="-1"/>
              </w:rPr>
              <w:br/>
              <w:t>размыкаться в ше-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ренге на вытяну-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тые руки по кругу</w:t>
            </w:r>
          </w:p>
        </w:tc>
        <w:tc>
          <w:tcPr>
            <w:tcW w:w="56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ставят и формулируют проблемы.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используют установленные правила</w:t>
            </w:r>
            <w:r w:rsidRPr="00F70B8E">
              <w:rPr>
                <w:color w:val="000000"/>
              </w:rPr>
              <w:br/>
              <w:t>в контроле способа 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7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договариваются о распределении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функций и ролей в совместной деятельности.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организую-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щие строевые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команды и при-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емы;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упражнение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3"/>
              </w:rPr>
              <w:t>по образцу учи-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теля и показу</w:t>
            </w:r>
            <w:r w:rsidRPr="00F70B8E">
              <w:rPr>
                <w:color w:val="000000"/>
                <w:spacing w:val="-1"/>
              </w:rPr>
              <w:br/>
              <w:t>лучших учени-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ков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 w:right="166" w:firstLine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23.10</w:t>
            </w:r>
          </w:p>
        </w:tc>
      </w:tr>
      <w:tr w:rsidR="001C4D0F" w:rsidRPr="00F70B8E">
        <w:trPr>
          <w:trHeight w:hRule="exact" w:val="4314"/>
        </w:trPr>
        <w:tc>
          <w:tcPr>
            <w:tcW w:w="59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24</w:t>
            </w:r>
          </w:p>
        </w:tc>
        <w:tc>
          <w:tcPr>
            <w:tcW w:w="1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14"/>
            </w:pPr>
            <w:r w:rsidRPr="00F70B8E">
              <w:rPr>
                <w:color w:val="000000"/>
              </w:rPr>
              <w:t>Контроль</w:t>
            </w:r>
            <w:r w:rsidRPr="00F70B8E">
              <w:rPr>
                <w:color w:val="000000"/>
              </w:rPr>
              <w:br/>
              <w:t>за развитием</w:t>
            </w:r>
            <w:r w:rsidRPr="00F70B8E">
              <w:rPr>
                <w:color w:val="000000"/>
              </w:rPr>
              <w:br/>
              <w:t>двигательных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качеств: наклон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вперед из поло-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жения стоя.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Развитие вни-</w:t>
            </w:r>
            <w:r w:rsidRPr="00F70B8E">
              <w:rPr>
                <w:color w:val="000000"/>
                <w:spacing w:val="-2"/>
              </w:rPr>
              <w:br/>
              <w:t>мания, мышле-</w:t>
            </w:r>
            <w:r w:rsidRPr="00F70B8E">
              <w:rPr>
                <w:color w:val="000000"/>
                <w:spacing w:val="-2"/>
              </w:rPr>
              <w:br/>
              <w:t>ния, двигатель-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ных качеств</w:t>
            </w:r>
            <w:r w:rsidRPr="00F70B8E">
              <w:rPr>
                <w:color w:val="000000"/>
              </w:rPr>
              <w:br/>
              <w:t>посредством</w:t>
            </w:r>
            <w:r w:rsidRPr="00F70B8E">
              <w:rPr>
                <w:color w:val="000000"/>
              </w:rPr>
              <w:br/>
              <w:t>упражнений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круговой тре-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нировки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 w:firstLine="7"/>
            </w:pPr>
            <w:r w:rsidRPr="00F70B8E">
              <w:rPr>
                <w:color w:val="000000"/>
                <w:spacing w:val="-4"/>
              </w:rPr>
              <w:t>Правила выполне-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ния наклона впе-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ред из положения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стоя.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/>
            </w:pPr>
            <w:r w:rsidRPr="00F70B8E">
              <w:rPr>
                <w:color w:val="000000"/>
              </w:rPr>
              <w:t>Цели: учить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полнять упражне-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ния круговой тре-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нировки разной</w:t>
            </w:r>
            <w:r w:rsidRPr="00F70B8E">
              <w:rPr>
                <w:color w:val="000000"/>
                <w:spacing w:val="-2"/>
              </w:rPr>
              <w:br/>
              <w:t>функциональной</w:t>
            </w:r>
            <w:r w:rsidRPr="00F70B8E">
              <w:rPr>
                <w:color w:val="000000"/>
                <w:spacing w:val="-2"/>
              </w:rPr>
              <w:br/>
              <w:t>направленности</w:t>
            </w:r>
          </w:p>
        </w:tc>
        <w:tc>
          <w:tcPr>
            <w:tcW w:w="56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94" w:hanging="14"/>
            </w:pPr>
            <w:r w:rsidRPr="00F70B8E">
              <w:rPr>
                <w:color w:val="000000"/>
              </w:rPr>
              <w:t>- 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правила пове-</w:t>
            </w:r>
            <w:r w:rsidRPr="00F70B8E">
              <w:rPr>
                <w:color w:val="000000"/>
                <w:spacing w:val="-2"/>
              </w:rPr>
              <w:br/>
              <w:t>дения и преду-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преждения</w:t>
            </w:r>
            <w:r w:rsidRPr="00F70B8E">
              <w:rPr>
                <w:color w:val="000000"/>
              </w:rPr>
              <w:br/>
              <w:t>травматизма</w:t>
            </w:r>
            <w:r w:rsidRPr="00F70B8E">
              <w:rPr>
                <w:color w:val="000000"/>
              </w:rPr>
              <w:br/>
              <w:t>во время вы-</w:t>
            </w:r>
            <w:r w:rsidRPr="00F70B8E">
              <w:rPr>
                <w:color w:val="000000"/>
              </w:rPr>
              <w:br/>
              <w:t>полнения</w:t>
            </w:r>
            <w:r w:rsidRPr="00F70B8E">
              <w:rPr>
                <w:color w:val="000000"/>
              </w:rPr>
              <w:br/>
              <w:t>упражнений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круговой тре-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нировки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  <w:r w:rsidRPr="00F70B8E">
              <w:rPr>
                <w:color w:val="000000"/>
              </w:rPr>
              <w:br/>
              <w:t>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качеств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5"/>
              </w:rPr>
              <w:t>(наклон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3"/>
              </w:rPr>
              <w:t>вперед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из по-</w:t>
            </w:r>
            <w:r w:rsidRPr="00F70B8E">
              <w:rPr>
                <w:color w:val="000000"/>
              </w:rPr>
              <w:br/>
              <w:t>ложе-</w:t>
            </w:r>
            <w:r w:rsidRPr="00F70B8E">
              <w:rPr>
                <w:color w:val="000000"/>
              </w:rPr>
              <w:br/>
              <w:t>ния</w:t>
            </w:r>
            <w:r w:rsidRPr="00F70B8E">
              <w:rPr>
                <w:color w:val="000000"/>
              </w:rPr>
              <w:br/>
              <w:t>стоя)</w:t>
            </w:r>
          </w:p>
        </w:tc>
        <w:tc>
          <w:tcPr>
            <w:tcW w:w="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24.10</w:t>
            </w:r>
          </w:p>
        </w:tc>
      </w:tr>
      <w:tr w:rsidR="001C4D0F" w:rsidRPr="00F70B8E">
        <w:trPr>
          <w:trHeight w:hRule="exact" w:val="620"/>
        </w:trPr>
        <w:tc>
          <w:tcPr>
            <w:tcW w:w="59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25</w:t>
            </w:r>
          </w:p>
        </w:tc>
        <w:tc>
          <w:tcPr>
            <w:tcW w:w="1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7"/>
              </w:rPr>
              <w:t>Развитие коорди-</w:t>
            </w:r>
            <w:r w:rsidRPr="00F70B8E">
              <w:rPr>
                <w:color w:val="000000"/>
                <w:spacing w:val="-7"/>
              </w:rPr>
              <w:br/>
            </w:r>
            <w:r w:rsidRPr="00F70B8E">
              <w:rPr>
                <w:color w:val="000000"/>
                <w:spacing w:val="-5"/>
              </w:rPr>
              <w:t>нации в ходьбе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6"/>
              </w:rPr>
              <w:t>Комби-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ниро-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</w:pPr>
            <w:r w:rsidRPr="00F70B8E">
              <w:rPr>
                <w:color w:val="000000"/>
                <w:spacing w:val="-3"/>
              </w:rPr>
              <w:t>Как развивать лов-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кость и координа-</w:t>
            </w:r>
          </w:p>
        </w:tc>
        <w:tc>
          <w:tcPr>
            <w:tcW w:w="56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ориентируются в разнообразии спосо-</w:t>
            </w:r>
            <w:r w:rsidRPr="00F70B8E">
              <w:rPr>
                <w:color w:val="000000"/>
              </w:rPr>
              <w:br/>
              <w:t>бов решения задач.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</w:pPr>
            <w:r w:rsidRPr="00F70B8E">
              <w:rPr>
                <w:color w:val="000000"/>
              </w:rPr>
              <w:t>- выполнять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7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06.11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tbl>
      <w:tblPr>
        <w:tblW w:w="1522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90"/>
        <w:gridCol w:w="590"/>
        <w:gridCol w:w="1714"/>
        <w:gridCol w:w="850"/>
        <w:gridCol w:w="569"/>
        <w:gridCol w:w="2002"/>
        <w:gridCol w:w="5630"/>
        <w:gridCol w:w="1692"/>
        <w:gridCol w:w="900"/>
        <w:gridCol w:w="691"/>
      </w:tblGrid>
      <w:tr w:rsidR="001C4D0F" w:rsidRPr="00F70B8E">
        <w:trPr>
          <w:trHeight w:hRule="exact" w:val="230"/>
        </w:trPr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  <w:lang w:val="en-US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  <w:lang w:val="en-US"/>
              </w:rPr>
              <w:t>I</w:t>
            </w: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55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9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3139"/>
        </w:trPr>
        <w:tc>
          <w:tcPr>
            <w:tcW w:w="59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2" w:firstLine="7"/>
            </w:pPr>
            <w:r w:rsidRPr="00F70B8E">
              <w:rPr>
                <w:color w:val="000000"/>
                <w:spacing w:val="-1"/>
              </w:rPr>
              <w:t>противоходом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и «змейкой».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Обучение лаза-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нью по гимна-</w:t>
            </w:r>
            <w:r w:rsidRPr="00F70B8E">
              <w:rPr>
                <w:color w:val="000000"/>
                <w:spacing w:val="-2"/>
              </w:rPr>
              <w:br/>
              <w:t>стической стен-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ке с переходом</w:t>
            </w:r>
            <w:r w:rsidRPr="00F70B8E">
              <w:rPr>
                <w:color w:val="000000"/>
                <w:spacing w:val="-1"/>
              </w:rPr>
              <w:br/>
              <w:t>на наклонную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скамейку.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Игра на внима-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ние «Класс,</w:t>
            </w:r>
            <w:r w:rsidRPr="00F70B8E">
              <w:rPr>
                <w:color w:val="000000"/>
              </w:rPr>
              <w:br/>
              <w:t>смирно!»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52" w:firstLine="7"/>
            </w:pPr>
            <w:r w:rsidRPr="00F70B8E">
              <w:rPr>
                <w:color w:val="000000"/>
              </w:rPr>
              <w:t>ван-</w:t>
            </w:r>
            <w:r w:rsidRPr="00F70B8E">
              <w:rPr>
                <w:color w:val="000000"/>
              </w:rPr>
              <w:br/>
              <w:t>ный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7"/>
            </w:pPr>
            <w:r w:rsidRPr="00F70B8E">
              <w:rPr>
                <w:color w:val="000000"/>
                <w:spacing w:val="-1"/>
              </w:rPr>
              <w:t>цию движений?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Цели: учить пере-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мещаться по гим-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настической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стенке с переходом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на наклонную</w:t>
            </w:r>
            <w:r w:rsidRPr="00F70B8E">
              <w:rPr>
                <w:color w:val="000000"/>
              </w:rPr>
              <w:br/>
              <w:t>скамейку</w:t>
            </w:r>
          </w:p>
        </w:tc>
        <w:tc>
          <w:tcPr>
            <w:tcW w:w="5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оценку учителей, товарищей, родителей и других лю-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дей.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нию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2" w:firstLine="22"/>
            </w:pPr>
            <w:r w:rsidRPr="00F70B8E">
              <w:rPr>
                <w:color w:val="000000"/>
              </w:rPr>
              <w:t>упражнения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для развития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ловкости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координации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391"/>
        </w:trPr>
        <w:tc>
          <w:tcPr>
            <w:tcW w:w="590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26</w:t>
            </w: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14"/>
            </w:pPr>
            <w:r w:rsidRPr="00F70B8E">
              <w:rPr>
                <w:color w:val="000000"/>
                <w:spacing w:val="-4"/>
              </w:rPr>
              <w:t>Контроль двига-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6"/>
              </w:rPr>
              <w:t>тельных качеств:</w:t>
            </w:r>
            <w:r w:rsidRPr="00F70B8E">
              <w:rPr>
                <w:color w:val="000000"/>
                <w:spacing w:val="-6"/>
              </w:rPr>
              <w:br/>
              <w:t>подтягивания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5"/>
              </w:rPr>
              <w:t>на низкой пере-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3"/>
              </w:rPr>
              <w:t>кладине из виса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4"/>
              </w:rPr>
              <w:t>лежа (девочки),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6"/>
              </w:rPr>
              <w:t>подтягивания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5"/>
              </w:rPr>
              <w:t>на перекладине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(мальчики).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Подвижная игра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«Конники-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спортсмены»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14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  <w:t>и кор-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рекция</w:t>
            </w:r>
            <w:r w:rsidRPr="00F70B8E">
              <w:rPr>
                <w:color w:val="000000"/>
                <w:spacing w:val="-3"/>
              </w:rPr>
              <w:br/>
              <w:t>знаний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4"/>
              </w:rPr>
              <w:t>и уме-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14"/>
            </w:pPr>
            <w:r w:rsidRPr="00F70B8E">
              <w:rPr>
                <w:color w:val="000000"/>
                <w:spacing w:val="-6"/>
              </w:rPr>
              <w:t>Как развивать силу?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Цели: закрепить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навык правильного</w:t>
            </w:r>
            <w:r w:rsidRPr="00F70B8E">
              <w:rPr>
                <w:color w:val="000000"/>
                <w:spacing w:val="-1"/>
              </w:rPr>
              <w:br/>
              <w:t>выполнения пря-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мого хвата при</w:t>
            </w:r>
            <w:r w:rsidRPr="00F70B8E">
              <w:rPr>
                <w:color w:val="000000"/>
              </w:rPr>
              <w:br/>
              <w:t>подтягивании</w:t>
            </w:r>
          </w:p>
        </w:tc>
        <w:tc>
          <w:tcPr>
            <w:tcW w:w="5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36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36" w:firstLine="14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действия; адекватно воспринимают предложения и оцен-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ку учителей, товарищей, родителей и других людей.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допускают возможность существо-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вания у людей различных точек зрения, в том числе</w:t>
            </w:r>
            <w:r w:rsidRPr="00F70B8E">
              <w:rPr>
                <w:color w:val="000000"/>
                <w:spacing w:val="-1"/>
              </w:rPr>
              <w:br/>
              <w:t>не совпадающих с их собственной, и ориентируются</w:t>
            </w:r>
            <w:r w:rsidRPr="00F70B8E">
              <w:rPr>
                <w:color w:val="000000"/>
                <w:spacing w:val="-1"/>
              </w:rPr>
              <w:br/>
              <w:t>на позицию партнера в общении и взаимодействии.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его; раскрывают внутреннюю позицию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школьника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упражнения для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развития силы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и ловкости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22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ных 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честв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(подтя-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гивание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на пе-</w:t>
            </w:r>
            <w:r w:rsidRPr="00F70B8E">
              <w:rPr>
                <w:color w:val="000000"/>
              </w:rPr>
              <w:br/>
              <w:t>рекла-</w:t>
            </w:r>
            <w:r w:rsidRPr="00F70B8E">
              <w:rPr>
                <w:color w:val="000000"/>
              </w:rPr>
              <w:br/>
              <w:t>дине)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07.11</w:t>
            </w:r>
          </w:p>
        </w:tc>
      </w:tr>
      <w:tr w:rsidR="001C4D0F" w:rsidRPr="00F70B8E">
        <w:trPr>
          <w:trHeight w:hRule="exact" w:val="2570"/>
        </w:trPr>
        <w:tc>
          <w:tcPr>
            <w:tcW w:w="59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27</w:t>
            </w: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выполне-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ния упражнений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в равновесиях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и упорах.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игры «Прокати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быстрее мяч»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color w:val="000000"/>
                <w:spacing w:val="-2"/>
              </w:rPr>
              <w:t>Развитие равнове-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сия.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14"/>
            </w:pPr>
            <w:r w:rsidRPr="00F70B8E">
              <w:rPr>
                <w:color w:val="000000"/>
              </w:rPr>
              <w:t>Цели: закрепить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навык выполнения</w:t>
            </w:r>
            <w:r w:rsidRPr="00F70B8E">
              <w:rPr>
                <w:color w:val="000000"/>
                <w:spacing w:val="-1"/>
              </w:rPr>
              <w:br/>
              <w:t>упражнений в рав-</w:t>
            </w:r>
            <w:r w:rsidRPr="00F70B8E">
              <w:rPr>
                <w:color w:val="000000"/>
                <w:spacing w:val="-1"/>
              </w:rPr>
              <w:br/>
              <w:t>новесиях и упорах,</w:t>
            </w:r>
            <w:r w:rsidRPr="00F70B8E">
              <w:rPr>
                <w:color w:val="000000"/>
                <w:spacing w:val="-1"/>
              </w:rPr>
              <w:br/>
              <w:t>учить выполнять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упражнения под-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вижных игр разной</w:t>
            </w:r>
          </w:p>
        </w:tc>
        <w:tc>
          <w:tcPr>
            <w:tcW w:w="5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302" w:lineRule="exact"/>
              <w:ind w:right="101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ставят и формулируют проблемы.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выполняют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используют установленные правила в контроле способа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302" w:lineRule="exact"/>
              <w:ind w:right="101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</w:rPr>
              <w:t>ставят вопросы, обращаются за по-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мощью; договариваются о распределении функций и 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лей в совместной деятельности.     \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36" w:hanging="22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  <w:t>упражнения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в равновесии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на ограничен-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ной опоре (низ-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кое бревно,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гимнастическая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скамейка);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94" w:hanging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12.11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52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2"/>
        <w:gridCol w:w="582"/>
        <w:gridCol w:w="1719"/>
        <w:gridCol w:w="849"/>
        <w:gridCol w:w="568"/>
        <w:gridCol w:w="1992"/>
        <w:gridCol w:w="5617"/>
        <w:gridCol w:w="1696"/>
        <w:gridCol w:w="899"/>
        <w:gridCol w:w="648"/>
      </w:tblGrid>
      <w:tr w:rsidR="001C4D0F" w:rsidRPr="00F70B8E">
        <w:trPr>
          <w:trHeight w:hRule="exact" w:val="278"/>
        </w:trPr>
        <w:tc>
          <w:tcPr>
            <w:tcW w:w="5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1113"/>
        </w:trPr>
        <w:tc>
          <w:tcPr>
            <w:tcW w:w="58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 w:right="194"/>
            </w:pPr>
            <w:r w:rsidRPr="00F70B8E">
              <w:rPr>
                <w:color w:val="000000"/>
                <w:spacing w:val="-4"/>
              </w:rPr>
              <w:t>функциональной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направленности</w:t>
            </w:r>
          </w:p>
        </w:tc>
        <w:tc>
          <w:tcPr>
            <w:tcW w:w="5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58" w:hanging="7"/>
            </w:pPr>
            <w:r w:rsidRPr="00F70B8E">
              <w:rPr>
                <w:color w:val="000000"/>
              </w:rPr>
              <w:t>- организовы-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вать и прово-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дить подвиж-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ные игры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4167"/>
        </w:trPr>
        <w:tc>
          <w:tcPr>
            <w:tcW w:w="58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28</w:t>
            </w:r>
          </w:p>
        </w:tc>
        <w:tc>
          <w:tcPr>
            <w:tcW w:w="1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 w:firstLine="14"/>
            </w:pPr>
            <w:r w:rsidRPr="00F70B8E">
              <w:rPr>
                <w:color w:val="000000"/>
                <w:spacing w:val="-1"/>
              </w:rPr>
              <w:t>Обучение по-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ложению ног</w:t>
            </w:r>
            <w:r w:rsidRPr="00F70B8E">
              <w:rPr>
                <w:color w:val="000000"/>
              </w:rPr>
              <w:br/>
              <w:t>углом в висе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на перекладине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и гимнастиче-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ской стенке.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игры «Что из-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менилось?»</w:t>
            </w: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6"/>
              </w:rPr>
              <w:t>Изуче-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нового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color w:val="000000"/>
                <w:spacing w:val="-2"/>
              </w:rPr>
              <w:t>Какова этапность</w:t>
            </w:r>
            <w:r w:rsidRPr="00F70B8E">
              <w:rPr>
                <w:color w:val="000000"/>
                <w:spacing w:val="-2"/>
              </w:rPr>
              <w:br/>
              <w:t>при выполнении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виса на переклади-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не и гимнастиче-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ской стенке?</w:t>
            </w:r>
            <w:r w:rsidRPr="00F70B8E">
              <w:rPr>
                <w:color w:val="000000"/>
              </w:rPr>
              <w:br/>
              <w:t>Цели: учить пра-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вильному выпол-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нению упражнений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на укрепление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брюшного пресса</w:t>
            </w:r>
          </w:p>
        </w:tc>
        <w:tc>
          <w:tcPr>
            <w:tcW w:w="5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поставленных задач; определяют и кратко характеризуют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физическую культуру как занятия физическими упраж-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нениями, подвижными и спортивными играми.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технически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правильно вы-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полнять подни-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мание ног</w:t>
            </w:r>
            <w:r w:rsidRPr="00F70B8E">
              <w:rPr>
                <w:color w:val="000000"/>
              </w:rPr>
              <w:br/>
              <w:t>углом в висе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  <w:spacing w:val="-3"/>
              </w:rPr>
              <w:t>на перекладине;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с игроками;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организовы-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вать и прово-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дить подвиж-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ные игры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right="151" w:firstLine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13.11</w:t>
            </w:r>
          </w:p>
        </w:tc>
      </w:tr>
      <w:tr w:rsidR="001C4D0F" w:rsidRPr="00F70B8E">
        <w:trPr>
          <w:trHeight w:hRule="exact" w:val="3338"/>
        </w:trPr>
        <w:tc>
          <w:tcPr>
            <w:tcW w:w="58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29</w:t>
            </w:r>
          </w:p>
        </w:tc>
        <w:tc>
          <w:tcPr>
            <w:tcW w:w="1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  <w:spacing w:val="-1"/>
              </w:rPr>
              <w:t>Ознакомление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 w:firstLine="14"/>
            </w:pPr>
            <w:r w:rsidRPr="00F70B8E">
              <w:rPr>
                <w:color w:val="000000"/>
                <w:spacing w:val="-3"/>
              </w:rPr>
              <w:t>с видами физи-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ческих упраж-</w:t>
            </w:r>
            <w:r w:rsidRPr="00F70B8E">
              <w:rPr>
                <w:color w:val="000000"/>
                <w:spacing w:val="-1"/>
              </w:rPr>
              <w:br/>
              <w:t>нений (подво-</w:t>
            </w:r>
            <w:r w:rsidRPr="00F70B8E">
              <w:rPr>
                <w:color w:val="000000"/>
                <w:spacing w:val="-1"/>
              </w:rPr>
              <w:br/>
              <w:t>дящие, обще-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развивающие,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соревнователь-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ные).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вание кувырков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вперед</w:t>
            </w: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firstLine="7"/>
            </w:pPr>
            <w:r w:rsidRPr="00F70B8E">
              <w:rPr>
                <w:color w:val="000000"/>
                <w:spacing w:val="-6"/>
              </w:rPr>
              <w:t>Изуче-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нового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color w:val="000000"/>
                <w:spacing w:val="-2"/>
              </w:rPr>
              <w:t>Как составить ком-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плекс упражнений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для физкультмину-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ток?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Цели: учить по-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нимать принципы</w:t>
            </w:r>
            <w:r w:rsidRPr="00F70B8E">
              <w:rPr>
                <w:color w:val="000000"/>
                <w:spacing w:val="-2"/>
              </w:rPr>
              <w:br/>
              <w:t>построения физ-</w:t>
            </w:r>
            <w:r w:rsidRPr="00F70B8E">
              <w:rPr>
                <w:color w:val="000000"/>
                <w:spacing w:val="-2"/>
              </w:rPr>
              <w:br/>
              <w:t>культминуток; раз-</w:t>
            </w:r>
            <w:r w:rsidRPr="00F70B8E">
              <w:rPr>
                <w:color w:val="000000"/>
                <w:spacing w:val="-2"/>
              </w:rPr>
              <w:br/>
              <w:t>вивать координа-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цию в кувырках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вперед</w:t>
            </w:r>
          </w:p>
        </w:tc>
        <w:tc>
          <w:tcPr>
            <w:tcW w:w="5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ориентируются в разнообразии спосо-</w:t>
            </w:r>
            <w:r w:rsidRPr="00F70B8E">
              <w:rPr>
                <w:color w:val="000000"/>
              </w:rPr>
              <w:br/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оценку учителей, товарищей, родителей и других лю-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дей.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1"/>
              </w:rPr>
              <w:br/>
              <w:t>нию в совместной деятельности, в том числе в ситуации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столкновения интересов.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его, стремятся хорошо учиться; раскрывают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внутреннюю позицию школьника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9" w:lineRule="exact"/>
              <w:ind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3"/>
              </w:rPr>
              <w:t>самостоятель-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но составлять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комплекс</w:t>
            </w:r>
            <w:r w:rsidRPr="00F70B8E">
              <w:rPr>
                <w:color w:val="000000"/>
              </w:rPr>
              <w:br/>
              <w:t>упражнений</w:t>
            </w:r>
            <w:r w:rsidRPr="00F70B8E">
              <w:rPr>
                <w:color w:val="000000"/>
              </w:rPr>
              <w:br/>
              <w:t>физкультми-</w:t>
            </w:r>
            <w:r w:rsidRPr="00F70B8E">
              <w:rPr>
                <w:color w:val="000000"/>
              </w:rPr>
              <w:br/>
              <w:t>нутки;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9" w:lineRule="exact"/>
              <w:ind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технике дви-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жения рук и ног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 кувырках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66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14.11</w:t>
            </w:r>
          </w:p>
        </w:tc>
      </w:tr>
      <w:tr w:rsidR="001C4D0F" w:rsidRPr="00F70B8E">
        <w:trPr>
          <w:trHeight w:hRule="exact" w:val="1113"/>
        </w:trPr>
        <w:tc>
          <w:tcPr>
            <w:tcW w:w="58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30</w:t>
            </w:r>
          </w:p>
        </w:tc>
        <w:tc>
          <w:tcPr>
            <w:tcW w:w="1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firstLine="14"/>
            </w:pPr>
            <w:r w:rsidRPr="00F70B8E">
              <w:rPr>
                <w:color w:val="000000"/>
                <w:spacing w:val="-2"/>
              </w:rPr>
              <w:t>Развитие гибко-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сти в упражне-</w:t>
            </w:r>
            <w:r w:rsidRPr="00F70B8E">
              <w:rPr>
                <w:color w:val="000000"/>
                <w:spacing w:val="-1"/>
              </w:rPr>
              <w:br/>
              <w:t>ниях на гимна-</w:t>
            </w:r>
            <w:r w:rsidRPr="00F70B8E">
              <w:rPr>
                <w:color w:val="000000"/>
                <w:spacing w:val="-1"/>
              </w:rPr>
              <w:br/>
              <w:t>стических сна-</w:t>
            </w: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14"/>
            </w:pPr>
            <w:r w:rsidRPr="00F70B8E">
              <w:rPr>
                <w:color w:val="000000"/>
              </w:rPr>
              <w:t>При-</w:t>
            </w:r>
            <w:r w:rsidRPr="00F70B8E">
              <w:rPr>
                <w:color w:val="000000"/>
              </w:rPr>
              <w:br/>
              <w:t>мене-</w:t>
            </w:r>
            <w:r w:rsidRPr="00F70B8E">
              <w:rPr>
                <w:color w:val="000000"/>
              </w:rPr>
              <w:br/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знаний</w:t>
            </w:r>
          </w:p>
        </w:tc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 w:firstLine="7"/>
            </w:pPr>
            <w:r w:rsidRPr="00F70B8E">
              <w:rPr>
                <w:color w:val="000000"/>
                <w:spacing w:val="-2"/>
              </w:rPr>
              <w:t>Как развивать гиб-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кость тела?</w:t>
            </w:r>
            <w:r w:rsidRPr="00F70B8E">
              <w:rPr>
                <w:color w:val="000000"/>
              </w:rPr>
              <w:br/>
              <w:t>Цели:учить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полнять упражне-</w:t>
            </w:r>
          </w:p>
        </w:tc>
        <w:tc>
          <w:tcPr>
            <w:tcW w:w="5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94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94"/>
            </w:pPr>
            <w:r w:rsidRPr="00F70B8E">
              <w:rPr>
                <w:i/>
                <w:iCs/>
                <w:color w:val="000000"/>
                <w:spacing w:val="-4"/>
              </w:rPr>
              <w:t xml:space="preserve">Регулятивные: </w:t>
            </w:r>
            <w:r w:rsidRPr="00F70B8E">
              <w:rPr>
                <w:color w:val="000000"/>
                <w:spacing w:val="-4"/>
              </w:rPr>
              <w:t>оценивают правильность выполнения дей-</w:t>
            </w:r>
            <w:r w:rsidRPr="00F70B8E">
              <w:rPr>
                <w:color w:val="000000"/>
                <w:spacing w:val="-4"/>
              </w:rPr>
              <w:br/>
              <w:t>ствия; адекватно воспринимают предложения и оценку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hanging="7"/>
            </w:pPr>
            <w:r w:rsidRPr="00F70B8E">
              <w:rPr>
                <w:color w:val="000000"/>
              </w:rPr>
              <w:t>- самостоятель-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но подбирать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упражнения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19.11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4639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3"/>
        <w:gridCol w:w="1721"/>
        <w:gridCol w:w="857"/>
        <w:gridCol w:w="569"/>
        <w:gridCol w:w="2002"/>
        <w:gridCol w:w="5616"/>
        <w:gridCol w:w="1692"/>
        <w:gridCol w:w="922"/>
        <w:gridCol w:w="677"/>
      </w:tblGrid>
      <w:tr w:rsidR="001C4D0F" w:rsidRPr="00F70B8E">
        <w:trPr>
          <w:trHeight w:hRule="exact" w:val="390"/>
        </w:trPr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74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544"/>
        </w:trPr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 w:firstLine="7"/>
            </w:pPr>
            <w:r w:rsidRPr="00F70B8E">
              <w:rPr>
                <w:color w:val="000000"/>
                <w:spacing w:val="-1"/>
              </w:rPr>
              <w:t>рядах. Развитие</w:t>
            </w:r>
            <w:r w:rsidRPr="00F70B8E">
              <w:rPr>
                <w:color w:val="000000"/>
                <w:spacing w:val="-1"/>
              </w:rPr>
              <w:br/>
              <w:t>внимания, лов-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кости и коорди-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нации в эстафе-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те «Веревочка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под ногами».</w:t>
            </w:r>
            <w:r w:rsidRPr="00F70B8E">
              <w:rPr>
                <w:color w:val="000000"/>
                <w:spacing w:val="-1"/>
              </w:rPr>
              <w:br/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кувырка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вперед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/>
            </w:pPr>
            <w:r w:rsidRPr="00F70B8E">
              <w:rPr>
                <w:color w:val="000000"/>
                <w:spacing w:val="-4"/>
              </w:rPr>
              <w:t>и уме-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37" w:firstLine="14"/>
            </w:pPr>
            <w:r w:rsidRPr="00F70B8E">
              <w:rPr>
                <w:color w:val="000000"/>
                <w:spacing w:val="-1"/>
              </w:rPr>
              <w:t>ния на растяжку</w:t>
            </w:r>
            <w:r w:rsidRPr="00F70B8E">
              <w:rPr>
                <w:color w:val="000000"/>
                <w:spacing w:val="-1"/>
              </w:rPr>
              <w:br/>
              <w:t>мышц в разных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положениях и со-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четаниях</w:t>
            </w:r>
          </w:p>
        </w:tc>
        <w:tc>
          <w:tcPr>
            <w:tcW w:w="5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firstLine="7"/>
            </w:pPr>
            <w:r w:rsidRPr="00F70B8E">
              <w:rPr>
                <w:color w:val="000000"/>
              </w:rPr>
              <w:t>учителей, товарищей, родителей и других людей.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допускают возможность существо-</w:t>
            </w:r>
            <w:r w:rsidRPr="00F70B8E">
              <w:rPr>
                <w:color w:val="000000"/>
              </w:rPr>
              <w:br/>
              <w:t>вания у людей различных точек зрения, в том числе</w:t>
            </w:r>
            <w:r w:rsidRPr="00F70B8E">
              <w:rPr>
                <w:color w:val="000000"/>
              </w:rPr>
              <w:br/>
              <w:t>не совпадающих с их собственной, и ориентируются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на позицию партнера в общении и взаимодействии.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right="50" w:firstLine="7"/>
            </w:pPr>
            <w:r w:rsidRPr="00F70B8E">
              <w:rPr>
                <w:color w:val="000000"/>
                <w:spacing w:val="-1"/>
              </w:rPr>
              <w:t>для развития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гибкости;</w:t>
            </w:r>
            <w:r w:rsidRPr="00F70B8E">
              <w:rPr>
                <w:color w:val="000000"/>
              </w:rPr>
              <w:br/>
              <w:t>- 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правила пове-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дения во время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занятий физ-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культурой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4479"/>
        </w:trPr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31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строевых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упражнений.</w:t>
            </w:r>
            <w:r w:rsidRPr="00F70B8E">
              <w:rPr>
                <w:color w:val="000000"/>
              </w:rPr>
              <w:br/>
              <w:t>Обучение</w:t>
            </w:r>
            <w:r w:rsidRPr="00F70B8E">
              <w:rPr>
                <w:color w:val="000000"/>
              </w:rPr>
              <w:br/>
              <w:t>упражнениям</w:t>
            </w:r>
            <w:r w:rsidRPr="00F70B8E">
              <w:rPr>
                <w:color w:val="000000"/>
              </w:rPr>
              <w:br/>
              <w:t>с гимнастиче-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скими палками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и со скакалкой.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Развитие коор-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динационных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способностей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эстафетах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гимнастиче-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скими палками.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«Удочка»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43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firstLine="14"/>
            </w:pPr>
            <w:r w:rsidRPr="00F70B8E">
              <w:rPr>
                <w:color w:val="000000"/>
                <w:spacing w:val="-2"/>
              </w:rPr>
              <w:t>Какие существуют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строевые коман-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ды? Правила безо-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пасного поведения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в разминке с гим-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настическими пал-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ками.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</w:pP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вы-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полнять упражне-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ния по команде;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развивать коорди-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национные спо-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собности в играх</w:t>
            </w:r>
            <w:r w:rsidRPr="00F70B8E">
              <w:rPr>
                <w:color w:val="000000"/>
              </w:rPr>
              <w:br/>
              <w:t>и эстафетах</w:t>
            </w:r>
          </w:p>
        </w:tc>
        <w:tc>
          <w:tcPr>
            <w:tcW w:w="5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ставят и формулируют проблемы;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выполняют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ставят вопросы, обращаются за по-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мощью; договариваются о распределении функций и ро-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лей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right="7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оценивать</w:t>
            </w:r>
            <w:r w:rsidRPr="00F70B8E">
              <w:rPr>
                <w:color w:val="000000"/>
              </w:rPr>
              <w:br/>
              <w:t>дистанцию</w:t>
            </w:r>
            <w:r w:rsidRPr="00F70B8E">
              <w:rPr>
                <w:color w:val="000000"/>
              </w:rPr>
              <w:br/>
              <w:t>и интервал</w:t>
            </w:r>
            <w:r w:rsidRPr="00F70B8E">
              <w:rPr>
                <w:color w:val="000000"/>
              </w:rPr>
              <w:br/>
              <w:t>в строю;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right="7"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упражнения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 w:hanging="7"/>
            </w:pPr>
            <w:r w:rsidRPr="00F70B8E">
              <w:rPr>
                <w:color w:val="000000"/>
                <w:spacing w:val="-2"/>
              </w:rPr>
              <w:t>с гимнастиче-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скими палками;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right="7"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пробегать</w:t>
            </w:r>
            <w:r w:rsidRPr="00F70B8E">
              <w:rPr>
                <w:color w:val="000000"/>
              </w:rPr>
              <w:br/>
              <w:t>через враща-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ющуюся ска-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калку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 w:right="180" w:firstLine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20.11</w:t>
            </w:r>
          </w:p>
        </w:tc>
      </w:tr>
      <w:tr w:rsidR="001C4D0F" w:rsidRPr="00F70B8E">
        <w:trPr>
          <w:trHeight w:hRule="exact" w:val="2528"/>
        </w:trPr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32</w:t>
            </w:r>
          </w:p>
        </w:tc>
        <w:tc>
          <w:tcPr>
            <w:tcW w:w="1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  <w:spacing w:val="-1"/>
              </w:rPr>
              <w:t>Развитие вни-</w:t>
            </w:r>
            <w:r w:rsidRPr="00F70B8E">
              <w:rPr>
                <w:color w:val="000000"/>
                <w:spacing w:val="-1"/>
              </w:rPr>
              <w:br/>
              <w:t>мания, скорост-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но-силовых спо-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собностей</w:t>
            </w:r>
            <w:r w:rsidRPr="00F70B8E">
              <w:rPr>
                <w:color w:val="000000"/>
              </w:rPr>
              <w:br/>
              <w:t>посредством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подвижных игр.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упражне-</w:t>
            </w:r>
            <w:r w:rsidRPr="00F70B8E">
              <w:rPr>
                <w:color w:val="000000"/>
                <w:spacing w:val="-1"/>
              </w:rPr>
              <w:br/>
              <w:t>ний акробатики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При-</w:t>
            </w:r>
            <w:r w:rsidRPr="00F70B8E">
              <w:rPr>
                <w:color w:val="000000"/>
              </w:rPr>
              <w:br/>
              <w:t>мене-</w:t>
            </w:r>
            <w:r w:rsidRPr="00F70B8E">
              <w:rPr>
                <w:color w:val="000000"/>
              </w:rPr>
              <w:br/>
              <w:t>ние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6"/>
              </w:rPr>
              <w:t>знаний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3"/>
              </w:rPr>
              <w:t>и уме-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1"/>
              </w:rPr>
              <w:t>Правила безопас-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ного поведения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6"/>
              </w:rPr>
              <w:t>в подвижных играх.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вы-</w:t>
            </w:r>
            <w:r w:rsidRPr="00F70B8E">
              <w:rPr>
                <w:color w:val="000000"/>
                <w:spacing w:val="-1"/>
              </w:rPr>
              <w:br/>
              <w:t>полнять упражне-</w:t>
            </w:r>
            <w:r w:rsidRPr="00F70B8E">
              <w:rPr>
                <w:color w:val="000000"/>
                <w:spacing w:val="-1"/>
              </w:rPr>
              <w:br/>
              <w:t>ния акробатики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комбинации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6"/>
              </w:rPr>
              <w:t>из двух-трех упраж-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нений</w:t>
            </w:r>
          </w:p>
        </w:tc>
        <w:tc>
          <w:tcPr>
            <w:tcW w:w="5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поставленных задач; определяют и кратко характеризуют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физическую культуру как занятия физическими упраж-</w:t>
            </w:r>
            <w:r w:rsidRPr="00F70B8E">
              <w:rPr>
                <w:color w:val="000000"/>
                <w:spacing w:val="-1"/>
              </w:rPr>
              <w:br/>
              <w:t>нениями, подвижными и спортивными играми.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88" w:lineRule="exact"/>
              <w:ind w:right="115" w:hanging="22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организовы-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вать и прово-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дить подвиж-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ные игры;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88" w:lineRule="exact"/>
              <w:ind w:right="115" w:firstLine="29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контролиро-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вать свои дей-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ствия в игре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02" w:hanging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21.11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4543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81"/>
        <w:gridCol w:w="1700"/>
        <w:gridCol w:w="854"/>
        <w:gridCol w:w="567"/>
        <w:gridCol w:w="1987"/>
        <w:gridCol w:w="5604"/>
        <w:gridCol w:w="1693"/>
        <w:gridCol w:w="911"/>
        <w:gridCol w:w="646"/>
      </w:tblGrid>
      <w:tr w:rsidR="001C4D0F" w:rsidRPr="00F70B8E">
        <w:trPr>
          <w:trHeight w:hRule="exact" w:val="248"/>
        </w:trPr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1264"/>
        </w:trPr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 w:firstLine="29"/>
            </w:pPr>
            <w:r w:rsidRPr="00F70B8E">
              <w:rPr>
                <w:color w:val="000000"/>
              </w:rPr>
              <w:t>и наблюдать</w:t>
            </w:r>
            <w:r w:rsidRPr="00F70B8E">
              <w:rPr>
                <w:color w:val="000000"/>
              </w:rPr>
              <w:br/>
              <w:t>за действиями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других игроков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4722"/>
        </w:trPr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33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</w:pPr>
            <w:r w:rsidRPr="00F70B8E">
              <w:rPr>
                <w:color w:val="000000"/>
                <w:spacing w:val="-3"/>
              </w:rPr>
              <w:t>Правила выпол-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нения упражне-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ний с мячом.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Обучение обще-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развивающим</w:t>
            </w:r>
            <w:r w:rsidRPr="00F70B8E">
              <w:rPr>
                <w:color w:val="000000"/>
                <w:spacing w:val="-2"/>
              </w:rPr>
              <w:br/>
              <w:t>упражнениям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 мячом.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вание техники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прыжков и бега</w:t>
            </w:r>
            <w:r w:rsidRPr="00F70B8E">
              <w:rPr>
                <w:color w:val="000000"/>
                <w:spacing w:val="-1"/>
              </w:rPr>
              <w:br/>
              <w:t>в игре «Выши-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балы»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</w:pPr>
            <w:r w:rsidRPr="00F70B8E">
              <w:rPr>
                <w:color w:val="000000"/>
              </w:rPr>
              <w:t>Постановка рук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ног при выпол-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нении броска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ловли мяча раз-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ными способами.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Цели: совершен-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ствовать коорди-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национные спо-</w:t>
            </w:r>
            <w:r w:rsidRPr="00F70B8E">
              <w:rPr>
                <w:color w:val="000000"/>
                <w:spacing w:val="-2"/>
              </w:rPr>
              <w:br/>
              <w:t>собности, глазомер</w:t>
            </w:r>
            <w:r w:rsidRPr="00F70B8E">
              <w:rPr>
                <w:color w:val="000000"/>
                <w:spacing w:val="-2"/>
              </w:rPr>
              <w:br/>
              <w:t>и точность при вы-</w:t>
            </w:r>
            <w:r w:rsidRPr="00F70B8E">
              <w:rPr>
                <w:color w:val="000000"/>
                <w:spacing w:val="-2"/>
              </w:rPr>
              <w:br/>
              <w:t>полнении упраж-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нений с мячом</w:t>
            </w:r>
          </w:p>
        </w:tc>
        <w:tc>
          <w:tcPr>
            <w:tcW w:w="5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ориентируются в разнообразии спосо-</w:t>
            </w:r>
            <w:r w:rsidRPr="00F70B8E">
              <w:rPr>
                <w:color w:val="000000"/>
              </w:rPr>
              <w:br/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оценку учителей, товарищей, родителей и других лю-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дей.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позицию; договариваются и приходят к общему реше-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нию в совместной деятельности, в том числе в ситуации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столкновения интересов.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</w:pPr>
            <w:r w:rsidRPr="00F70B8E">
              <w:rPr>
                <w:color w:val="000000"/>
              </w:rPr>
              <w:t>Личностные: проявляют дисциплинированность, трудо-</w:t>
            </w:r>
            <w:r w:rsidRPr="00F70B8E">
              <w:rPr>
                <w:color w:val="000000"/>
              </w:rPr>
              <w:br/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88" w:lineRule="exact"/>
              <w:ind w:right="14" w:firstLine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2"/>
              </w:rPr>
              <w:t>грамотно ис-</w:t>
            </w:r>
            <w:r w:rsidRPr="00F70B8E">
              <w:rPr>
                <w:color w:val="000000"/>
                <w:spacing w:val="-2"/>
              </w:rPr>
              <w:br/>
              <w:t>пользовать тех-</w:t>
            </w:r>
            <w:r w:rsidRPr="00F70B8E">
              <w:rPr>
                <w:color w:val="000000"/>
                <w:spacing w:val="-2"/>
              </w:rPr>
              <w:br/>
              <w:t>нику метания</w:t>
            </w:r>
            <w:r w:rsidRPr="00F70B8E">
              <w:rPr>
                <w:color w:val="000000"/>
                <w:spacing w:val="-2"/>
              </w:rPr>
              <w:br/>
              <w:t>мяча при вы-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полнении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упражнений;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88" w:lineRule="exact"/>
              <w:ind w:right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правила пове-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дения и преду-</w:t>
            </w:r>
            <w:r w:rsidRPr="00F70B8E">
              <w:rPr>
                <w:color w:val="000000"/>
              </w:rPr>
              <w:br/>
              <w:t>преждения</w:t>
            </w:r>
            <w:r w:rsidRPr="00F70B8E">
              <w:rPr>
                <w:color w:val="000000"/>
              </w:rPr>
              <w:br/>
              <w:t>травматизма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во время заня-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тий физкульту-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рой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66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26.11</w:t>
            </w:r>
          </w:p>
        </w:tc>
      </w:tr>
      <w:tr w:rsidR="001C4D0F" w:rsidRPr="00F70B8E">
        <w:trPr>
          <w:trHeight w:hRule="exact" w:val="3784"/>
        </w:trPr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34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72" w:firstLine="7"/>
            </w:pPr>
            <w:r w:rsidRPr="00F70B8E">
              <w:rPr>
                <w:color w:val="000000"/>
                <w:spacing w:val="-4"/>
              </w:rPr>
              <w:t>Совершенство-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вание бросков</w:t>
            </w:r>
            <w:r w:rsidRPr="00F70B8E">
              <w:rPr>
                <w:color w:val="000000"/>
                <w:spacing w:val="-1"/>
              </w:rPr>
              <w:br/>
              <w:t>и ловли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паре.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  <w:t>игры «Мяч</w:t>
            </w:r>
            <w:r w:rsidRPr="00F70B8E">
              <w:rPr>
                <w:color w:val="000000"/>
              </w:rPr>
              <w:br/>
              <w:t>соседу»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43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9" w:firstLine="7"/>
            </w:pPr>
            <w:r w:rsidRPr="00F70B8E">
              <w:rPr>
                <w:color w:val="000000"/>
              </w:rPr>
              <w:t>Как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броски и ловлю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мяча с партнером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разными спосо-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бами?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9" w:firstLine="7"/>
            </w:pPr>
            <w:r w:rsidRPr="00F70B8E">
              <w:rPr>
                <w:color w:val="000000"/>
              </w:rPr>
              <w:t>Цели: развивать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координационные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способности, гла-</w:t>
            </w:r>
            <w:r w:rsidRPr="00F70B8E">
              <w:rPr>
                <w:color w:val="000000"/>
                <w:spacing w:val="-1"/>
              </w:rPr>
              <w:br/>
              <w:t>зомер и точность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при выполнении</w:t>
            </w:r>
            <w:r w:rsidRPr="00F70B8E">
              <w:rPr>
                <w:color w:val="000000"/>
                <w:spacing w:val="-2"/>
              </w:rPr>
              <w:br/>
              <w:t>упражнений с мя-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чом в паре</w:t>
            </w:r>
          </w:p>
        </w:tc>
        <w:tc>
          <w:tcPr>
            <w:tcW w:w="5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действия; адекватно воспринимают предложения и оцен-</w:t>
            </w:r>
            <w:r w:rsidRPr="00F70B8E">
              <w:rPr>
                <w:color w:val="000000"/>
                <w:spacing w:val="-1"/>
              </w:rPr>
              <w:br/>
              <w:t>ку учителей, товарищей, родителей и других людей.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допускают возможность существо-</w:t>
            </w:r>
            <w:r w:rsidRPr="00F70B8E">
              <w:rPr>
                <w:color w:val="000000"/>
              </w:rPr>
              <w:br/>
              <w:t>вания у людей различных точек зрения, в том числе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не совпадающих с их собственной, и ориентируются</w:t>
            </w:r>
            <w:r w:rsidRPr="00F70B8E">
              <w:rPr>
                <w:color w:val="000000"/>
                <w:spacing w:val="-1"/>
              </w:rPr>
              <w:br/>
              <w:t>на позицию партнера в общении и взаимодействии.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  <w:t>и принимают его; раскрывают внутреннюю позицию</w:t>
            </w:r>
            <w:r w:rsidRPr="00F70B8E">
              <w:rPr>
                <w:color w:val="000000"/>
              </w:rPr>
              <w:br/>
              <w:t>школьника</w:t>
            </w:r>
          </w:p>
        </w:tc>
        <w:tc>
          <w:tcPr>
            <w:tcW w:w="1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38"/>
              </w:tabs>
              <w:spacing w:line="288" w:lineRule="exact"/>
              <w:ind w:hanging="29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технически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правильно вы-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полнять броски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и ловлю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различными</w:t>
            </w:r>
            <w:r w:rsidRPr="00F70B8E">
              <w:rPr>
                <w:color w:val="000000"/>
              </w:rPr>
              <w:br/>
              <w:t>способами;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38"/>
              </w:tabs>
              <w:spacing w:line="288" w:lineRule="exact"/>
              <w:ind w:hanging="36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упражнение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hanging="22"/>
            </w:pPr>
            <w:r w:rsidRPr="00F70B8E">
              <w:rPr>
                <w:color w:val="000000"/>
                <w:spacing w:val="-1"/>
              </w:rPr>
              <w:t>по образцу учи-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теля и показу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8"/>
              </w:rPr>
              <w:t>лучших учеников</w:t>
            </w:r>
          </w:p>
        </w:tc>
        <w:tc>
          <w:tcPr>
            <w:tcW w:w="9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180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27.11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10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2"/>
        <w:gridCol w:w="1778"/>
        <w:gridCol w:w="878"/>
        <w:gridCol w:w="588"/>
        <w:gridCol w:w="2069"/>
        <w:gridCol w:w="5810"/>
        <w:gridCol w:w="1748"/>
        <w:gridCol w:w="930"/>
        <w:gridCol w:w="707"/>
      </w:tblGrid>
      <w:tr w:rsidR="001C4D0F" w:rsidRPr="00F70B8E">
        <w:trPr>
          <w:trHeight w:hRule="exact" w:val="228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9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3225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35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1"/>
              </w:rPr>
              <w:t>Обучение раз-</w:t>
            </w:r>
            <w:r w:rsidRPr="00F70B8E">
              <w:rPr>
                <w:color w:val="000000"/>
                <w:spacing w:val="-1"/>
              </w:rPr>
              <w:br/>
              <w:t>личным спосо-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бам выполнения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бросков мяча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одной рукой.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Подвижная игра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«Мяч среднему»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Способы бросков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мяча одной рукой.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Цели: совершен-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ствовать коорди-</w:t>
            </w:r>
            <w:r w:rsidRPr="00F70B8E">
              <w:rPr>
                <w:color w:val="000000"/>
                <w:spacing w:val="-1"/>
              </w:rPr>
              <w:br/>
              <w:t>национные спо-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собности, глазомер</w:t>
            </w:r>
            <w:r w:rsidRPr="00F70B8E">
              <w:rPr>
                <w:color w:val="000000"/>
                <w:spacing w:val="-2"/>
              </w:rPr>
              <w:br/>
              <w:t>и точность при вы-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полнении броска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мяча одной рукой</w:t>
            </w:r>
          </w:p>
        </w:tc>
        <w:tc>
          <w:tcPr>
            <w:tcW w:w="5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ставят и формулируют проблемы;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выполняют действия в соответствии</w:t>
            </w:r>
            <w:r w:rsidRPr="00F70B8E">
              <w:rPr>
                <w:color w:val="000000"/>
              </w:rPr>
              <w:br/>
              <w:t>с поставленной задачей и условиями ее реализации;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используют установленные правила в контроле способа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ставят вопросы, обращаются за по-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мощью; договариваются о распределении функций и 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лей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66" w:lineRule="exact"/>
              <w:ind w:firstLine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упражнение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22"/>
            </w:pPr>
            <w:r w:rsidRPr="00F70B8E">
              <w:rPr>
                <w:color w:val="000000"/>
                <w:spacing w:val="-3"/>
              </w:rPr>
              <w:t>по образцу учи-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теля и показу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лучших учени-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ков;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66" w:lineRule="exact"/>
              <w:ind w:firstLine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2"/>
              </w:rPr>
              <w:t>точно бросать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мяч одной ру-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кой и попадать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 цель (круг)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14" w:right="144" w:firstLine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28.11</w:t>
            </w:r>
          </w:p>
        </w:tc>
      </w:tr>
      <w:tr w:rsidR="001C4D0F" w:rsidRPr="00F70B8E">
        <w:trPr>
          <w:trHeight w:hRule="exact" w:val="4652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36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Совершенство-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вание упражне-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ний с мячом.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Развитие вни-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мания, коорди-</w:t>
            </w:r>
            <w:r w:rsidRPr="00F70B8E">
              <w:rPr>
                <w:color w:val="000000"/>
              </w:rPr>
              <w:br/>
              <w:t>национных</w:t>
            </w:r>
            <w:r w:rsidRPr="00F70B8E">
              <w:rPr>
                <w:color w:val="000000"/>
              </w:rPr>
              <w:br/>
              <w:t>способностей</w:t>
            </w:r>
            <w:r w:rsidRPr="00F70B8E">
              <w:rPr>
                <w:color w:val="000000"/>
              </w:rPr>
              <w:br/>
              <w:t>в упражнениях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с мячом у стены.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«Охотники</w:t>
            </w:r>
            <w:r w:rsidRPr="00F70B8E">
              <w:rPr>
                <w:color w:val="000000"/>
              </w:rPr>
              <w:br/>
              <w:t>и утки»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При-</w:t>
            </w:r>
            <w:r w:rsidRPr="00F70B8E">
              <w:rPr>
                <w:color w:val="000000"/>
              </w:rPr>
              <w:br/>
              <w:t>мене-</w:t>
            </w:r>
            <w:r w:rsidRPr="00F70B8E">
              <w:rPr>
                <w:color w:val="000000"/>
              </w:rPr>
              <w:br/>
              <w:t>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знаний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и уме-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Как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броски мяча в сте-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ну в движении?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Цели: учить 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полнять броски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мяча в стену в про-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движении вдоль</w:t>
            </w:r>
            <w:r w:rsidRPr="00F70B8E">
              <w:rPr>
                <w:color w:val="000000"/>
                <w:spacing w:val="-1"/>
              </w:rPr>
              <w:br/>
              <w:t>стены с ловлей от-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скочившего от сте-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 мяча</w:t>
            </w:r>
          </w:p>
        </w:tc>
        <w:tc>
          <w:tcPr>
            <w:tcW w:w="5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поставленных задач; определяют и кратко характеризуют</w:t>
            </w:r>
            <w:r w:rsidRPr="00F70B8E">
              <w:rPr>
                <w:color w:val="000000"/>
                <w:spacing w:val="-1"/>
              </w:rPr>
              <w:br/>
              <w:t>физическую культуру как занятия физическими упраж-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нениями.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3"/>
              </w:rPr>
              <w:t>грамотно ис-</w:t>
            </w:r>
            <w:r w:rsidRPr="00F70B8E">
              <w:rPr>
                <w:color w:val="000000"/>
                <w:spacing w:val="-3"/>
              </w:rPr>
              <w:br/>
              <w:t>пользовать тех-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нику броска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7"/>
            </w:pPr>
            <w:r w:rsidRPr="00F70B8E">
              <w:rPr>
                <w:color w:val="000000"/>
                <w:spacing w:val="-2"/>
              </w:rPr>
              <w:t>и ловли мяча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при выполне-</w:t>
            </w:r>
            <w:r w:rsidRPr="00F70B8E">
              <w:rPr>
                <w:color w:val="000000"/>
                <w:spacing w:val="-4"/>
              </w:rPr>
              <w:br/>
              <w:t>нии упражне-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 w:hanging="14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правила пове-</w:t>
            </w:r>
            <w:r w:rsidRPr="00F70B8E">
              <w:rPr>
                <w:color w:val="000000"/>
                <w:spacing w:val="-2"/>
              </w:rPr>
              <w:br/>
              <w:t>дения и преду-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преждения</w:t>
            </w:r>
            <w:r w:rsidRPr="00F70B8E">
              <w:rPr>
                <w:color w:val="000000"/>
              </w:rPr>
              <w:br/>
              <w:t>травматизма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во время заня-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тий физкульту-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рой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58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03.121</w:t>
            </w:r>
          </w:p>
        </w:tc>
      </w:tr>
      <w:tr w:rsidR="001C4D0F" w:rsidRPr="00F70B8E">
        <w:trPr>
          <w:trHeight w:hRule="exact" w:val="2060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37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Совершенство-</w:t>
            </w:r>
            <w:r w:rsidRPr="00F70B8E">
              <w:rPr>
                <w:color w:val="000000"/>
              </w:rPr>
              <w:br/>
              <w:t>вание броска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ловли мяча.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Развитие двига-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тельных ка-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честв, выносли-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8"/>
              </w:rPr>
              <w:t>вости и быстроты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15" w:firstLine="7"/>
            </w:pPr>
            <w:r w:rsidRPr="00F70B8E">
              <w:rPr>
                <w:color w:val="000000"/>
                <w:spacing w:val="-1"/>
              </w:rPr>
              <w:t>Как совершенст-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вовать технику</w:t>
            </w:r>
            <w:r w:rsidRPr="00F70B8E">
              <w:rPr>
                <w:color w:val="000000"/>
              </w:rPr>
              <w:br/>
              <w:t>ведения мяча?</w:t>
            </w:r>
            <w:r w:rsidRPr="00F70B8E">
              <w:rPr>
                <w:color w:val="000000"/>
              </w:rPr>
              <w:br/>
              <w:t>Цели: закреплять</w:t>
            </w:r>
            <w:r w:rsidRPr="00F70B8E">
              <w:rPr>
                <w:color w:val="000000"/>
              </w:rPr>
              <w:br/>
              <w:t>навык ведения</w:t>
            </w:r>
            <w:r w:rsidRPr="00F70B8E">
              <w:rPr>
                <w:color w:val="000000"/>
              </w:rPr>
              <w:br/>
              <w:t>мяча на месте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в продвижении</w:t>
            </w:r>
          </w:p>
        </w:tc>
        <w:tc>
          <w:tcPr>
            <w:tcW w:w="5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ориентируются в разнообразии спосо-</w:t>
            </w:r>
            <w:r w:rsidRPr="00F70B8E">
              <w:rPr>
                <w:color w:val="000000"/>
              </w:rPr>
              <w:br/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оценку учителей, товарищей, родителей и других лю-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дей.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формулируют собственное мнение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позицию; договариваются и приходят к общему реше-</w:t>
            </w:r>
          </w:p>
        </w:tc>
        <w:tc>
          <w:tcPr>
            <w:tcW w:w="1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59" w:hanging="22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ведение мяча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различными</w:t>
            </w:r>
            <w:r w:rsidRPr="00F70B8E">
              <w:rPr>
                <w:color w:val="000000"/>
              </w:rPr>
              <w:br/>
              <w:t>способами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7" w:hanging="29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04.12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0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97"/>
        <w:gridCol w:w="1777"/>
        <w:gridCol w:w="889"/>
        <w:gridCol w:w="590"/>
        <w:gridCol w:w="2067"/>
        <w:gridCol w:w="5822"/>
        <w:gridCol w:w="1761"/>
        <w:gridCol w:w="940"/>
        <w:gridCol w:w="665"/>
      </w:tblGrid>
      <w:tr w:rsidR="001C4D0F" w:rsidRPr="00F70B8E">
        <w:trPr>
          <w:trHeight w:hRule="exact" w:val="246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1548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/>
            </w:pPr>
            <w:r w:rsidRPr="00F70B8E">
              <w:rPr>
                <w:color w:val="000000"/>
                <w:spacing w:val="-1"/>
              </w:rPr>
              <w:t>ведения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движении.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«Мяч из круга»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7"/>
            </w:pPr>
            <w:r w:rsidRPr="00F70B8E">
              <w:rPr>
                <w:color w:val="000000"/>
                <w:spacing w:val="-2"/>
              </w:rPr>
              <w:t>нию в совместной деятельности, в том числе в ситуации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столкновения интересов.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i/>
                <w:iCs/>
                <w:color w:val="000000"/>
              </w:rPr>
              <w:t xml:space="preserve">Личностные; </w:t>
            </w:r>
            <w:r w:rsidRPr="00F70B8E">
              <w:rPr>
                <w:color w:val="000000"/>
              </w:rPr>
              <w:t>понимают значение знаний для человека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 принимают его, стремятся хорошо учиться; раскрывают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внутреннюю позицию школьника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915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38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29"/>
            </w:pPr>
            <w:r w:rsidRPr="00F70B8E">
              <w:rPr>
                <w:color w:val="000000"/>
                <w:spacing w:val="-3"/>
              </w:rPr>
              <w:t>Развитие двига-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тельных ка-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честв, выносли-</w:t>
            </w:r>
            <w:r w:rsidRPr="00F70B8E">
              <w:rPr>
                <w:color w:val="000000"/>
                <w:spacing w:val="-2"/>
              </w:rPr>
              <w:br/>
              <w:t>вости и быстро-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ты в бросках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мяча в кольцо</w:t>
            </w:r>
            <w:r w:rsidRPr="00F70B8E">
              <w:rPr>
                <w:color w:val="000000"/>
                <w:spacing w:val="-1"/>
              </w:rPr>
              <w:br/>
              <w:t>способом «сни-</w:t>
            </w:r>
            <w:r w:rsidRPr="00F70B8E">
              <w:rPr>
                <w:color w:val="000000"/>
                <w:spacing w:val="-1"/>
              </w:rPr>
              <w:br/>
              <w:t>зу» после веде-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«Мяч соседу»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При-</w:t>
            </w:r>
            <w:r w:rsidRPr="00F70B8E">
              <w:rPr>
                <w:color w:val="000000"/>
              </w:rPr>
              <w:br/>
              <w:t>мене-</w:t>
            </w:r>
            <w:r w:rsidRPr="00F70B8E">
              <w:rPr>
                <w:color w:val="000000"/>
              </w:rPr>
              <w:br/>
              <w:t>ние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8"/>
              </w:rPr>
              <w:t>знаний</w:t>
            </w:r>
            <w:r w:rsidRPr="00F70B8E">
              <w:rPr>
                <w:color w:val="000000"/>
                <w:spacing w:val="-8"/>
              </w:rPr>
              <w:br/>
            </w:r>
            <w:r w:rsidRPr="00F70B8E">
              <w:rPr>
                <w:color w:val="000000"/>
                <w:spacing w:val="-5"/>
              </w:rPr>
              <w:t>и уме-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 w:firstLine="22"/>
            </w:pPr>
            <w:r w:rsidRPr="00F70B8E">
              <w:rPr>
                <w:color w:val="000000"/>
              </w:rPr>
              <w:t>Как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броски мяча в кор-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зину способом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«снизу» после ве-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дения?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/>
            </w:pPr>
            <w:r w:rsidRPr="00F70B8E">
              <w:rPr>
                <w:color w:val="000000"/>
              </w:rPr>
              <w:t>Цели: закреплять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навык выполнения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бросков мяча</w:t>
            </w:r>
            <w:r w:rsidRPr="00F70B8E">
              <w:rPr>
                <w:color w:val="000000"/>
              </w:rPr>
              <w:br/>
              <w:t>в кольцо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14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действия; адекватно воспринимают предложения и оцен-</w:t>
            </w:r>
            <w:r w:rsidRPr="00F70B8E">
              <w:rPr>
                <w:color w:val="000000"/>
                <w:spacing w:val="-1"/>
              </w:rPr>
              <w:br/>
              <w:t>ку учителей, товарищей, родителей и других людей.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допускают возможность существо-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вания у людей различных точек зрения, в том числе</w:t>
            </w:r>
            <w:r w:rsidRPr="00F70B8E">
              <w:rPr>
                <w:color w:val="000000"/>
                <w:spacing w:val="-1"/>
              </w:rPr>
              <w:br/>
              <w:t>не совпадающих с их собственной, и ориентируются</w:t>
            </w:r>
            <w:r w:rsidRPr="00F70B8E">
              <w:rPr>
                <w:color w:val="000000"/>
                <w:spacing w:val="-1"/>
              </w:rPr>
              <w:br/>
              <w:t>на позицию партнера в общении и взаимодействии.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22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технически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правильно вы-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полнять броски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мяча в корзину</w:t>
            </w:r>
            <w:r w:rsidRPr="00F70B8E">
              <w:rPr>
                <w:color w:val="000000"/>
                <w:spacing w:val="-2"/>
              </w:rPr>
              <w:br/>
              <w:t>после ведения;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22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4"/>
              </w:rPr>
              <w:t>добиваться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достижения</w:t>
            </w:r>
            <w:r w:rsidRPr="00F70B8E">
              <w:rPr>
                <w:color w:val="000000"/>
              </w:rPr>
              <w:br/>
              <w:t>конечного</w:t>
            </w:r>
            <w:r w:rsidRPr="00F70B8E">
              <w:rPr>
                <w:color w:val="000000"/>
              </w:rPr>
              <w:br/>
              <w:t>результата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58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05.12</w:t>
            </w:r>
          </w:p>
        </w:tc>
      </w:tr>
      <w:tr w:rsidR="001C4D0F" w:rsidRPr="00F70B8E">
        <w:trPr>
          <w:trHeight w:hRule="exact" w:val="3335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39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бросков</w:t>
            </w:r>
            <w:r w:rsidRPr="00F70B8E">
              <w:rPr>
                <w:color w:val="000000"/>
                <w:spacing w:val="-1"/>
              </w:rPr>
              <w:br/>
              <w:t>мяча в кольцо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способом «свер-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ху» после веде-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«Бросок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колонне»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7"/>
            </w:pPr>
            <w:r w:rsidRPr="00F70B8E">
              <w:rPr>
                <w:color w:val="000000"/>
                <w:spacing w:val="-5"/>
              </w:rPr>
              <w:t>Какие бывают спо-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  <w:spacing w:val="-1"/>
              </w:rPr>
              <w:t>собы выполнения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бросков мяча</w:t>
            </w:r>
            <w:r w:rsidRPr="00F70B8E">
              <w:rPr>
                <w:color w:val="000000"/>
              </w:rPr>
              <w:br/>
              <w:t>в корзину?</w:t>
            </w:r>
            <w:r w:rsidRPr="00F70B8E">
              <w:rPr>
                <w:color w:val="000000"/>
              </w:rPr>
              <w:br/>
              <w:t>Цели: закреплять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навык выполнения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бросков мяча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в кольцо способом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«сверху» после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ведения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ставят и формулируют проблемы;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выполняют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ставят вопросы, обращаются за по-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мощью; договариваются о распределении функций и ро-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лей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Личностные;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74" w:lineRule="exact"/>
              <w:ind w:right="7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выполнять</w:t>
            </w:r>
            <w:r w:rsidRPr="00F70B8E">
              <w:rPr>
                <w:color w:val="000000"/>
              </w:rPr>
              <w:br/>
              <w:t>упражнение</w:t>
            </w:r>
            <w:r w:rsidRPr="00F70B8E">
              <w:rPr>
                <w:color w:val="000000"/>
              </w:rPr>
              <w:br/>
              <w:t>по образцу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учителя и пока-</w:t>
            </w:r>
            <w:r w:rsidRPr="00F70B8E">
              <w:rPr>
                <w:color w:val="000000"/>
                <w:spacing w:val="-2"/>
              </w:rPr>
              <w:br/>
              <w:t>зу лучших уче-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ников;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74" w:lineRule="exact"/>
              <w:ind w:right="7" w:hanging="7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3"/>
              </w:rPr>
              <w:t>точно бросать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мяч одной ру-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кой и попадать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в кольцо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73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10.12</w:t>
            </w:r>
          </w:p>
        </w:tc>
      </w:tr>
      <w:tr w:rsidR="001C4D0F" w:rsidRPr="00F70B8E">
        <w:trPr>
          <w:trHeight w:hRule="exact" w:val="1191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40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  <w:spacing w:val="-8"/>
              </w:rPr>
              <w:t>Обучение упраж-</w:t>
            </w:r>
            <w:r w:rsidRPr="00F70B8E">
              <w:rPr>
                <w:color w:val="000000"/>
                <w:spacing w:val="-8"/>
              </w:rPr>
              <w:br/>
            </w:r>
            <w:r w:rsidRPr="00F70B8E">
              <w:rPr>
                <w:color w:val="000000"/>
                <w:spacing w:val="-2"/>
              </w:rPr>
              <w:t>нениям с бас-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кетбольным мя-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чом в парах.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</w:pPr>
            <w:r w:rsidRPr="00F70B8E">
              <w:rPr>
                <w:color w:val="000000"/>
                <w:spacing w:val="-5"/>
              </w:rPr>
              <w:t>Как выполнять бро-</w:t>
            </w:r>
            <w:r w:rsidRPr="00F70B8E">
              <w:rPr>
                <w:color w:val="000000"/>
                <w:spacing w:val="-5"/>
              </w:rPr>
              <w:br/>
              <w:t>сок мяча в корзину</w:t>
            </w:r>
            <w:r w:rsidRPr="00F70B8E">
              <w:rPr>
                <w:color w:val="000000"/>
                <w:spacing w:val="-5"/>
              </w:rPr>
              <w:br/>
              <w:t>после ведения и ос-</w:t>
            </w:r>
            <w:r w:rsidRPr="00F70B8E">
              <w:rPr>
                <w:color w:val="000000"/>
                <w:spacing w:val="-5"/>
              </w:rPr>
              <w:br/>
              <w:t>тановки в два шага?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поставленных задач; определяют и кратко характеризуют</w:t>
            </w:r>
            <w:r w:rsidRPr="00F70B8E">
              <w:rPr>
                <w:color w:val="000000"/>
                <w:spacing w:val="-1"/>
              </w:rPr>
              <w:br/>
              <w:t>физическую культуру как занятия физическими упраж-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нениями.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hanging="7"/>
            </w:pPr>
            <w:r w:rsidRPr="00F70B8E">
              <w:rPr>
                <w:color w:val="000000"/>
              </w:rPr>
              <w:t>- технически</w:t>
            </w:r>
            <w:r w:rsidRPr="00F70B8E">
              <w:rPr>
                <w:color w:val="000000"/>
              </w:rPr>
              <w:br/>
              <w:t>правильно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выполнять бро-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73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11.12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167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2"/>
        <w:gridCol w:w="1779"/>
        <w:gridCol w:w="889"/>
        <w:gridCol w:w="591"/>
        <w:gridCol w:w="2062"/>
        <w:gridCol w:w="5820"/>
        <w:gridCol w:w="1763"/>
        <w:gridCol w:w="941"/>
        <w:gridCol w:w="710"/>
      </w:tblGrid>
      <w:tr w:rsidR="001C4D0F" w:rsidRPr="00F70B8E">
        <w:trPr>
          <w:trHeight w:hRule="exact" w:val="248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133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«Гонки мячей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колоннах»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43" w:firstLine="7"/>
            </w:pP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тех-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нике выполнения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бросков мяча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 кольцо после ве-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дения и приема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мяча от партнера</w:t>
            </w:r>
          </w:p>
        </w:tc>
        <w:tc>
          <w:tcPr>
            <w:tcW w:w="5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i/>
                <w:iCs/>
                <w:color w:val="000000"/>
              </w:rPr>
              <w:t xml:space="preserve">Личностные: </w:t>
            </w:r>
            <w:r w:rsidRPr="00F70B8E">
              <w:rPr>
                <w:color w:val="000000"/>
              </w:rPr>
              <w:t>ориентируются на понимание причин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успеха в учебной деятельности, осуществляют самоана-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лиз и самоконтроль результата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14" w:firstLine="22"/>
            </w:pPr>
            <w:r w:rsidRPr="00F70B8E">
              <w:rPr>
                <w:color w:val="000000"/>
                <w:spacing w:val="-2"/>
              </w:rPr>
              <w:t>ски мяча в коль-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цо разными</w:t>
            </w:r>
            <w:r w:rsidRPr="00F70B8E">
              <w:rPr>
                <w:color w:val="000000"/>
              </w:rPr>
              <w:br/>
              <w:t>способами;</w:t>
            </w:r>
            <w:r w:rsidRPr="00F70B8E">
              <w:rPr>
                <w:color w:val="000000"/>
              </w:rPr>
              <w:br/>
              <w:t>- организовы-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вать и прово-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дить подвиж-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ные игры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3332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41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3"/>
              </w:rPr>
              <w:t>Обучение веде-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нию мяча при-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ставными ша-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гами левым бо-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ком.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22"/>
            </w:pP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«Антивышиба-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лы»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4"/>
              </w:rPr>
              <w:t>Развитие кордина-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ционных способ-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ностей.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учить пере-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двигаться пристав-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ными шагами ле-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вым боком с одно-</w:t>
            </w:r>
            <w:r w:rsidRPr="00F70B8E">
              <w:rPr>
                <w:color w:val="000000"/>
                <w:spacing w:val="-2"/>
              </w:rPr>
              <w:br/>
              <w:t>временным веде-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нием мяча</w:t>
            </w:r>
          </w:p>
        </w:tc>
        <w:tc>
          <w:tcPr>
            <w:tcW w:w="5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ориентируются в разнообразии спосо-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бов решения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адекватно воспринимают предложения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и оценку учителей, товарищей, родителей и других лю-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дей.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</w:pPr>
            <w:r w:rsidRPr="00F70B8E">
              <w:rPr>
                <w:b/>
                <w:bCs/>
                <w:i/>
                <w:iCs/>
                <w:color w:val="000000"/>
                <w:spacing w:val="-1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</w:rPr>
              <w:t>формулируют собственное мнение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и позицию,; договариваются и приходят к общему реше-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нию в совместной деятельности, в том числе в ситуации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столкновения интересов.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right="158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ведение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приставным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шагом с оста-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новкой прыж-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ком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left="14" w:right="158" w:firstLine="29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12.12</w:t>
            </w:r>
          </w:p>
        </w:tc>
      </w:tr>
      <w:tr w:rsidR="001C4D0F" w:rsidRPr="00F70B8E">
        <w:trPr>
          <w:trHeight w:hRule="exact" w:val="3348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42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  <w:t>вание бросков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набивного мяча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на дальность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разными спосо-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бами.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3"/>
              </w:rPr>
              <w:t>Подвижная игра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«Вышибалы</w:t>
            </w:r>
            <w:r w:rsidRPr="00F70B8E">
              <w:rPr>
                <w:color w:val="000000"/>
              </w:rPr>
              <w:br/>
              <w:t>двумя мячами»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43" w:firstLine="7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color w:val="000000"/>
                <w:spacing w:val="-1"/>
              </w:rPr>
              <w:t>Каким способом</w:t>
            </w:r>
            <w:r w:rsidRPr="00F70B8E">
              <w:rPr>
                <w:color w:val="000000"/>
                <w:spacing w:val="-1"/>
              </w:rPr>
              <w:br/>
              <w:t>выполнять бросок</w:t>
            </w:r>
            <w:r w:rsidRPr="00F70B8E">
              <w:rPr>
                <w:color w:val="000000"/>
                <w:spacing w:val="-1"/>
              </w:rPr>
              <w:br/>
              <w:t>набивного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на дальность?</w:t>
            </w:r>
            <w:r w:rsidRPr="00F70B8E">
              <w:rPr>
                <w:color w:val="000000"/>
              </w:rPr>
              <w:br/>
            </w: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закреплять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навык выполнения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бросков набивного</w:t>
            </w:r>
            <w:r w:rsidRPr="00F70B8E">
              <w:rPr>
                <w:color w:val="000000"/>
                <w:spacing w:val="-3"/>
              </w:rPr>
              <w:br/>
              <w:t>мяча разными спо-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собами</w:t>
            </w:r>
          </w:p>
        </w:tc>
        <w:tc>
          <w:tcPr>
            <w:tcW w:w="5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 w:firstLine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оценивают правильность выполнения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действия; адекватно воспринимают предложения и оцен-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ку учителей, товарищей, родителей и других людей.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допускают возможность существо-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вания у людей различных точек зрения, в том числе</w:t>
            </w:r>
            <w:r w:rsidRPr="00F70B8E">
              <w:rPr>
                <w:color w:val="000000"/>
                <w:spacing w:val="-1"/>
              </w:rPr>
              <w:br/>
              <w:t>не совпадающих с их собственной, и ориентируются</w:t>
            </w:r>
            <w:r w:rsidRPr="00F70B8E">
              <w:rPr>
                <w:color w:val="000000"/>
                <w:spacing w:val="-1"/>
              </w:rPr>
              <w:br/>
              <w:t>на позицию партнера в общении и взаимодействии.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</w:rPr>
              <w:t xml:space="preserve">Личностные: </w:t>
            </w:r>
            <w:r w:rsidRPr="00F70B8E">
              <w:rPr>
                <w:color w:val="000000"/>
                <w:spacing w:val="-2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любие и упорство в достижении поставленных целей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74" w:lineRule="exact"/>
              <w:ind w:right="36" w:hanging="22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</w:r>
            <w:r w:rsidRPr="00F70B8E">
              <w:rPr>
                <w:color w:val="000000"/>
                <w:spacing w:val="-1"/>
              </w:rPr>
              <w:t>технически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правильно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выполнять бро-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ски набивного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мяча;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74" w:lineRule="exact"/>
              <w:ind w:left="7" w:right="36" w:hanging="29"/>
            </w:pPr>
            <w:r w:rsidRPr="00F70B8E">
              <w:rPr>
                <w:color w:val="000000"/>
              </w:rPr>
              <w:t>-</w:t>
            </w:r>
            <w:r w:rsidRPr="00F70B8E">
              <w:rPr>
                <w:color w:val="000000"/>
              </w:rPr>
              <w:tab/>
              <w:t>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</w:pPr>
            <w:r w:rsidRPr="00F70B8E">
              <w:rPr>
                <w:b/>
                <w:bCs/>
                <w:color w:val="000000"/>
              </w:rPr>
              <w:t xml:space="preserve">с </w:t>
            </w:r>
            <w:r w:rsidRPr="00F70B8E">
              <w:rPr>
                <w:color w:val="000000"/>
              </w:rPr>
              <w:t>игроками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17.12</w:t>
            </w:r>
          </w:p>
        </w:tc>
      </w:tr>
      <w:tr w:rsidR="001C4D0F" w:rsidRPr="00F70B8E">
        <w:trPr>
          <w:trHeight w:hRule="exact" w:val="1223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43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6"/>
              </w:rPr>
              <w:t>Контроль за раз-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1"/>
              </w:rPr>
              <w:t>витием двига-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тельных ка-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честв: броски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color w:val="000000"/>
              </w:rPr>
              <w:t>Про-</w:t>
            </w:r>
            <w:r w:rsidRPr="00F70B8E">
              <w:rPr>
                <w:color w:val="000000"/>
              </w:rPr>
              <w:br/>
              <w:t>верка</w:t>
            </w:r>
            <w:r w:rsidRPr="00F70B8E">
              <w:rPr>
                <w:color w:val="000000"/>
              </w:rPr>
              <w:br/>
              <w:t>и кор-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рекция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</w:pPr>
            <w:r w:rsidRPr="00F70B8E">
              <w:rPr>
                <w:color w:val="000000"/>
                <w:spacing w:val="-2"/>
              </w:rPr>
              <w:t>Какова этапность</w:t>
            </w:r>
            <w:r w:rsidRPr="00F70B8E">
              <w:rPr>
                <w:color w:val="000000"/>
                <w:spacing w:val="-2"/>
              </w:rPr>
              <w:br/>
              <w:t>выполнения бро-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сков набивного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мяча из-за головы?</w:t>
            </w:r>
          </w:p>
        </w:tc>
        <w:tc>
          <w:tcPr>
            <w:tcW w:w="5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01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ставят и формулируют проблемы;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выполняют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right="22" w:hanging="29"/>
            </w:pPr>
            <w:r w:rsidRPr="00F70B8E">
              <w:rPr>
                <w:color w:val="000000"/>
              </w:rPr>
              <w:t>- самостоятель-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но подбирать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подводящие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22" w:hanging="7"/>
            </w:pPr>
            <w:r w:rsidRPr="00F70B8E">
              <w:rPr>
                <w:color w:val="000000"/>
              </w:rPr>
              <w:t>Кон-</w:t>
            </w:r>
            <w:r w:rsidRPr="00F70B8E">
              <w:rPr>
                <w:color w:val="000000"/>
              </w:rPr>
              <w:br/>
              <w:t>троль</w:t>
            </w:r>
            <w:r w:rsidRPr="00F70B8E">
              <w:rPr>
                <w:color w:val="000000"/>
              </w:rPr>
              <w:br/>
              <w:t>двига-</w:t>
            </w:r>
            <w:r w:rsidRPr="00F70B8E">
              <w:rPr>
                <w:color w:val="000000"/>
              </w:rPr>
              <w:br/>
              <w:t>тель-</w:t>
            </w: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18.12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p w:rsidR="001C4D0F" w:rsidRDefault="001C4D0F" w:rsidP="00281088"/>
    <w:tbl>
      <w:tblPr>
        <w:tblW w:w="1520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8"/>
        <w:gridCol w:w="1779"/>
        <w:gridCol w:w="886"/>
        <w:gridCol w:w="601"/>
        <w:gridCol w:w="2079"/>
        <w:gridCol w:w="5870"/>
        <w:gridCol w:w="1771"/>
        <w:gridCol w:w="946"/>
        <w:gridCol w:w="668"/>
      </w:tblGrid>
      <w:tr w:rsidR="001C4D0F" w:rsidRPr="00F70B8E">
        <w:trPr>
          <w:trHeight w:hRule="exact" w:val="256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8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6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219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4" w:firstLine="22"/>
            </w:pPr>
            <w:r w:rsidRPr="00F70B8E">
              <w:rPr>
                <w:color w:val="000000"/>
                <w:spacing w:val="-4"/>
              </w:rPr>
              <w:t>набивного мяча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из-за головы.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Обучение игре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«Вышибалы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двумя мячами»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color w:val="000000"/>
                <w:spacing w:val="-6"/>
              </w:rPr>
              <w:t>знаний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  <w:spacing w:val="-4"/>
              </w:rPr>
              <w:t>и уме-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ний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7"/>
            </w:pP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закреплять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4"/>
              </w:rPr>
              <w:t>навык выполнения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3"/>
              </w:rPr>
              <w:t>бросков набивного</w:t>
            </w:r>
            <w:r w:rsidRPr="00F70B8E">
              <w:rPr>
                <w:color w:val="000000"/>
                <w:spacing w:val="-3"/>
              </w:rPr>
              <w:br/>
              <w:t>мяча разными спо-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собами</w:t>
            </w:r>
          </w:p>
        </w:tc>
        <w:tc>
          <w:tcPr>
            <w:tcW w:w="58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color w:val="000000"/>
                <w:spacing w:val="-2"/>
              </w:rPr>
              <w:t>используют установленные правила в контроле способа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ставят вопросы, обращаются за по-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мощью; договариваются о распределении функций и ро-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лей в совместной деятельности.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7"/>
            </w:pPr>
            <w:r w:rsidRPr="00F70B8E">
              <w:rPr>
                <w:color w:val="000000"/>
              </w:rPr>
              <w:t>упражнения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для выполнения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броска набив-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ного мяча из-за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головы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firstLine="14"/>
            </w:pPr>
            <w:r w:rsidRPr="00F70B8E">
              <w:rPr>
                <w:color w:val="000000"/>
                <w:spacing w:val="-3"/>
              </w:rPr>
              <w:t>ных ка-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честв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(броски</w:t>
            </w:r>
            <w:r w:rsidRPr="00F70B8E">
              <w:rPr>
                <w:color w:val="000000"/>
                <w:spacing w:val="-3"/>
              </w:rPr>
              <w:br/>
              <w:t>набив-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ного</w:t>
            </w:r>
            <w:r w:rsidRPr="00F70B8E">
              <w:rPr>
                <w:color w:val="000000"/>
              </w:rPr>
              <w:br/>
              <w:t>мяча)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4111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44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color w:val="000000"/>
                <w:spacing w:val="-1"/>
              </w:rPr>
              <w:t>Совершенство-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вание ведения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мяча и броска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мяча в корзину.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новых эстафет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 ведением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4"/>
              </w:rPr>
              <w:t>мяча и броском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в корзину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рован-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" w:firstLine="14"/>
            </w:pPr>
            <w:r w:rsidRPr="00F70B8E">
              <w:rPr>
                <w:color w:val="000000"/>
                <w:spacing w:val="-1"/>
              </w:rPr>
              <w:t>Как определить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расстояние до бас-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кетбольного щита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для остановки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 два шага после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ведения и после-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дующего броска</w:t>
            </w:r>
            <w:r w:rsidRPr="00F70B8E">
              <w:rPr>
                <w:color w:val="000000"/>
              </w:rPr>
              <w:br/>
              <w:t>мяча?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"/>
            </w:pPr>
            <w:r w:rsidRPr="00F70B8E">
              <w:rPr>
                <w:b/>
                <w:bCs/>
                <w:color w:val="000000"/>
                <w:spacing w:val="-1"/>
              </w:rPr>
              <w:t xml:space="preserve">Цели: </w:t>
            </w:r>
            <w:r w:rsidRPr="00F70B8E">
              <w:rPr>
                <w:color w:val="000000"/>
                <w:spacing w:val="-1"/>
              </w:rPr>
              <w:t>закрепить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навык броска мяча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2"/>
              </w:rPr>
              <w:t>в корзину после</w:t>
            </w:r>
            <w:r w:rsidRPr="00F70B8E">
              <w:rPr>
                <w:color w:val="000000"/>
                <w:spacing w:val="-2"/>
              </w:rPr>
              <w:br/>
              <w:t>ведения и останов-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ки в два шага</w:t>
            </w:r>
          </w:p>
        </w:tc>
        <w:tc>
          <w:tcPr>
            <w:tcW w:w="58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поставленных задач; определяют и кратко характеризуют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физическую культуру как занятия физическими упраж-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нениями, подвижными и спортивными играми.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  <w:t>с поставленной задачей и условиями ее реализации.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целей;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умеют управлять эмоциями при общении со сверстника-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ми и взрослыми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b/>
                <w:bCs/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hanging="7"/>
            </w:pPr>
            <w:r w:rsidRPr="00F70B8E">
              <w:rPr>
                <w:color w:val="000000"/>
              </w:rPr>
              <w:t>- самостоятель-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но определять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расстояние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до баскетболь-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ного щита для</w:t>
            </w:r>
            <w:r w:rsidRPr="00F70B8E">
              <w:rPr>
                <w:color w:val="000000"/>
                <w:spacing w:val="-2"/>
              </w:rPr>
              <w:br/>
              <w:t>остановки в два</w:t>
            </w:r>
            <w:r w:rsidRPr="00F70B8E">
              <w:rPr>
                <w:color w:val="000000"/>
                <w:spacing w:val="-2"/>
              </w:rPr>
              <w:br/>
              <w:t>шага с после-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дующим бро-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ском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66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19.12</w:t>
            </w:r>
          </w:p>
        </w:tc>
      </w:tr>
      <w:tr w:rsidR="001C4D0F" w:rsidRPr="00F70B8E">
        <w:trPr>
          <w:trHeight w:hRule="exact" w:val="3165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45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94" w:firstLine="7"/>
            </w:pPr>
            <w:r w:rsidRPr="00F70B8E">
              <w:rPr>
                <w:color w:val="000000"/>
                <w:spacing w:val="-2"/>
              </w:rPr>
              <w:t>Обучение ве-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дению мяча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с изменением</w:t>
            </w:r>
            <w:r w:rsidRPr="00F70B8E">
              <w:rPr>
                <w:color w:val="000000"/>
                <w:spacing w:val="-2"/>
              </w:rPr>
              <w:br/>
              <w:t>направления.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Развитие коор-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динационных</w:t>
            </w:r>
            <w:r w:rsidRPr="00F70B8E">
              <w:rPr>
                <w:color w:val="000000"/>
                <w:spacing w:val="-1"/>
              </w:rPr>
              <w:br/>
              <w:t>способностей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эстафетах</w:t>
            </w:r>
            <w:r w:rsidRPr="00F70B8E">
              <w:rPr>
                <w:color w:val="000000"/>
              </w:rPr>
              <w:br/>
              <w:t>с ведением</w:t>
            </w:r>
            <w:r w:rsidRPr="00F70B8E">
              <w:rPr>
                <w:color w:val="000000"/>
              </w:rPr>
              <w:br/>
              <w:t>мяча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29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65"/>
            </w:pPr>
            <w:r w:rsidRPr="00F70B8E">
              <w:rPr>
                <w:color w:val="000000"/>
                <w:spacing w:val="-2"/>
              </w:rPr>
              <w:t>Какие действия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4"/>
              </w:rPr>
              <w:t>предпринять при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обводке против-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ника?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65" w:firstLine="7"/>
            </w:pPr>
            <w:r w:rsidRPr="00F70B8E">
              <w:rPr>
                <w:b/>
                <w:bCs/>
                <w:color w:val="000000"/>
                <w:spacing w:val="-2"/>
              </w:rPr>
              <w:t xml:space="preserve">Цели: </w:t>
            </w:r>
            <w:r w:rsidRPr="00F70B8E">
              <w:rPr>
                <w:color w:val="000000"/>
                <w:spacing w:val="-2"/>
              </w:rPr>
              <w:t>учить веде-</w:t>
            </w:r>
            <w:r w:rsidRPr="00F70B8E">
              <w:rPr>
                <w:color w:val="000000"/>
                <w:spacing w:val="-2"/>
              </w:rPr>
              <w:br/>
              <w:t>нию мяча с изме-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1"/>
              </w:rPr>
              <w:t>нением направле-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ния с обводкой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партнера и в эста-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фетах</w:t>
            </w:r>
          </w:p>
        </w:tc>
        <w:tc>
          <w:tcPr>
            <w:tcW w:w="58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"/>
            </w:pPr>
            <w:r w:rsidRPr="00F70B8E">
              <w:rPr>
                <w:i/>
                <w:iCs/>
                <w:color w:val="000000"/>
              </w:rPr>
              <w:t xml:space="preserve">Познавательные: </w:t>
            </w:r>
            <w:r w:rsidRPr="00F70B8E">
              <w:rPr>
                <w:color w:val="000000"/>
              </w:rPr>
              <w:t>используют общие приемы решения</w:t>
            </w:r>
            <w:r w:rsidRPr="00F70B8E">
              <w:rPr>
                <w:color w:val="000000"/>
              </w:rPr>
              <w:br/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</w:rPr>
              <w:br/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7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58" w:hanging="7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ведение мяча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с изменением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направления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зигзагом и во-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круг стоек</w:t>
            </w:r>
            <w:r w:rsidRPr="00F70B8E">
              <w:rPr>
                <w:color w:val="000000"/>
              </w:rPr>
              <w:br/>
              <w:t>в эстафетах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73" w:hanging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24.12</w:t>
            </w:r>
          </w:p>
        </w:tc>
      </w:tr>
      <w:tr w:rsidR="001C4D0F" w:rsidRPr="00F70B8E">
        <w:trPr>
          <w:trHeight w:hRule="exact" w:val="641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46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2"/>
            </w:pPr>
            <w:r w:rsidRPr="00F70B8E">
              <w:rPr>
                <w:color w:val="000000"/>
                <w:spacing w:val="-4"/>
              </w:rPr>
              <w:t>Совершенство-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2"/>
              </w:rPr>
              <w:t>вание ведения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/>
            </w:pPr>
            <w:r w:rsidRPr="00F70B8E">
              <w:rPr>
                <w:color w:val="000000"/>
                <w:spacing w:val="-6"/>
              </w:rPr>
              <w:t>Изуче-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ние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16" w:firstLine="14"/>
            </w:pPr>
            <w:r w:rsidRPr="00F70B8E">
              <w:rPr>
                <w:color w:val="000000"/>
                <w:spacing w:val="-4"/>
              </w:rPr>
              <w:t>Правила взаимо-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  <w:spacing w:val="-1"/>
              </w:rPr>
              <w:t>действия в игре</w:t>
            </w:r>
          </w:p>
        </w:tc>
        <w:tc>
          <w:tcPr>
            <w:tcW w:w="58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16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</w:pPr>
            <w:r w:rsidRPr="00F70B8E">
              <w:rPr>
                <w:color w:val="000000"/>
                <w:spacing w:val="-11"/>
              </w:rPr>
              <w:t>— технически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80" w:hanging="14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25.12</w:t>
            </w:r>
          </w:p>
        </w:tc>
      </w:tr>
    </w:tbl>
    <w:p w:rsidR="001C4D0F" w:rsidRDefault="001C4D0F" w:rsidP="00281088"/>
    <w:p w:rsidR="001C4D0F" w:rsidRDefault="001C4D0F" w:rsidP="00281088"/>
    <w:p w:rsidR="001C4D0F" w:rsidRDefault="001C4D0F" w:rsidP="00281088"/>
    <w:tbl>
      <w:tblPr>
        <w:tblW w:w="15259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8"/>
        <w:gridCol w:w="1796"/>
        <w:gridCol w:w="894"/>
        <w:gridCol w:w="594"/>
        <w:gridCol w:w="2081"/>
        <w:gridCol w:w="5868"/>
        <w:gridCol w:w="1758"/>
        <w:gridCol w:w="939"/>
        <w:gridCol w:w="721"/>
      </w:tblGrid>
      <w:tr w:rsidR="001C4D0F" w:rsidRPr="00F70B8E">
        <w:trPr>
          <w:trHeight w:hRule="exact" w:val="218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2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3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5</w:t>
            </w:r>
          </w:p>
        </w:tc>
        <w:tc>
          <w:tcPr>
            <w:tcW w:w="58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left="1130"/>
            </w:pPr>
            <w:r w:rsidRPr="00F70B8E">
              <w:rPr>
                <w:color w:val="000000"/>
              </w:rPr>
              <w:t xml:space="preserve">|                            </w:t>
            </w:r>
            <w:r w:rsidRPr="00F70B8E">
              <w:rPr>
                <w:color w:val="000000"/>
                <w:vertAlign w:val="superscript"/>
              </w:rPr>
              <w:t>6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</w:pPr>
            <w:r w:rsidRPr="00F70B8E">
              <w:rPr>
                <w:color w:val="000000"/>
              </w:rPr>
              <w:t>7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</w:pPr>
            <w:r w:rsidRPr="00F70B8E">
              <w:rPr>
                <w:color w:val="000000"/>
              </w:rPr>
              <w:t>8</w:t>
            </w:r>
          </w:p>
        </w:tc>
        <w:tc>
          <w:tcPr>
            <w:tcW w:w="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9</w:t>
            </w:r>
          </w:p>
        </w:tc>
      </w:tr>
      <w:tr w:rsidR="001C4D0F" w:rsidRPr="00F70B8E">
        <w:trPr>
          <w:trHeight w:hRule="exact" w:val="2750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4" w:firstLine="7"/>
            </w:pPr>
            <w:r w:rsidRPr="00F70B8E">
              <w:rPr>
                <w:color w:val="000000"/>
                <w:spacing w:val="-2"/>
              </w:rPr>
              <w:t>мяча с останов-</w:t>
            </w:r>
            <w:r w:rsidRPr="00F70B8E">
              <w:rPr>
                <w:color w:val="000000"/>
                <w:spacing w:val="-2"/>
              </w:rPr>
              <w:br/>
              <w:t>кой в два шага.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  <w:spacing w:val="-3"/>
              </w:rPr>
              <w:t>Обучение пово-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ротам с мячом</w:t>
            </w:r>
            <w:r w:rsidRPr="00F70B8E">
              <w:rPr>
                <w:color w:val="000000"/>
                <w:spacing w:val="-1"/>
              </w:rPr>
              <w:br/>
              <w:t>на месте и пе-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редача мяча</w:t>
            </w:r>
            <w:r w:rsidRPr="00F70B8E">
              <w:rPr>
                <w:color w:val="000000"/>
              </w:rPr>
              <w:br/>
              <w:t>партнеру.</w:t>
            </w:r>
            <w:r w:rsidRPr="00F70B8E">
              <w:rPr>
                <w:color w:val="000000"/>
              </w:rPr>
              <w:br/>
              <w:t>Разучивание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игры «Попади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 кольцо»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" w:firstLine="7"/>
            </w:pPr>
            <w:r w:rsidRPr="00F70B8E">
              <w:rPr>
                <w:color w:val="000000"/>
                <w:spacing w:val="-6"/>
              </w:rPr>
              <w:t>нового</w:t>
            </w:r>
            <w:r w:rsidRPr="00F70B8E">
              <w:rPr>
                <w:color w:val="000000"/>
                <w:spacing w:val="-6"/>
              </w:rPr>
              <w:br/>
            </w:r>
            <w:r w:rsidRPr="00F70B8E">
              <w:rPr>
                <w:color w:val="000000"/>
              </w:rPr>
              <w:t>мате-</w:t>
            </w:r>
            <w:r w:rsidRPr="00F70B8E">
              <w:rPr>
                <w:color w:val="000000"/>
              </w:rPr>
              <w:br/>
              <w:t>риала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  <w:spacing w:val="-2"/>
              </w:rPr>
              <w:t>с элементами бас-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кетбола.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</w:pPr>
            <w:r w:rsidRPr="00F70B8E">
              <w:rPr>
                <w:color w:val="000000"/>
              </w:rPr>
              <w:t>Цели: учить веде-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нию мяча, оста-</w:t>
            </w:r>
            <w:r w:rsidRPr="00F70B8E">
              <w:rPr>
                <w:color w:val="000000"/>
                <w:spacing w:val="-1"/>
              </w:rPr>
              <w:br/>
              <w:t>новке в два шага,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поворотам с мячом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на месте и после-</w:t>
            </w:r>
            <w:r w:rsidRPr="00F70B8E">
              <w:rPr>
                <w:color w:val="000000"/>
                <w:spacing w:val="-1"/>
              </w:rPr>
              <w:br/>
              <w:t>дующей передаче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мяча партнеру</w:t>
            </w:r>
          </w:p>
        </w:tc>
        <w:tc>
          <w:tcPr>
            <w:tcW w:w="58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</w:rPr>
              <w:br/>
              <w:t>воспринимают оценку учителя.</w:t>
            </w:r>
            <w:r w:rsidRPr="00F70B8E">
              <w:rPr>
                <w:color w:val="000000"/>
              </w:rPr>
              <w:br/>
            </w: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hanging="14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любие и упорство в достижении поставленных целей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87" w:firstLine="29"/>
            </w:pPr>
            <w:r w:rsidRPr="00F70B8E">
              <w:rPr>
                <w:color w:val="000000"/>
              </w:rPr>
              <w:t>правильно</w:t>
            </w:r>
            <w:r w:rsidRPr="00F70B8E">
              <w:rPr>
                <w:color w:val="000000"/>
              </w:rPr>
              <w:br/>
              <w:t>выполнять</w:t>
            </w:r>
            <w:r w:rsidRPr="00F70B8E">
              <w:rPr>
                <w:color w:val="000000"/>
              </w:rPr>
              <w:br/>
              <w:t>упражнения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элементами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баскетбола;</w:t>
            </w:r>
            <w:r w:rsidRPr="00F70B8E">
              <w:rPr>
                <w:color w:val="000000"/>
              </w:rPr>
              <w:br/>
              <w:t>- соблюдать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правила взаи-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модействия</w:t>
            </w:r>
            <w:r w:rsidRPr="00F70B8E">
              <w:rPr>
                <w:color w:val="000000"/>
              </w:rPr>
              <w:br/>
              <w:t>с игроками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  <w:tc>
          <w:tcPr>
            <w:tcW w:w="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</w:p>
        </w:tc>
      </w:tr>
      <w:tr w:rsidR="001C4D0F" w:rsidRPr="00F70B8E">
        <w:trPr>
          <w:trHeight w:hRule="exact" w:val="2721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47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58"/>
            </w:pPr>
            <w:r w:rsidRPr="00F70B8E">
              <w:rPr>
                <w:color w:val="000000"/>
                <w:spacing w:val="-3"/>
              </w:rPr>
              <w:t>Совершенство-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вание ведения</w:t>
            </w:r>
            <w:r w:rsidRPr="00F70B8E">
              <w:rPr>
                <w:color w:val="000000"/>
                <w:spacing w:val="-1"/>
              </w:rPr>
              <w:br/>
              <w:t>мяча с измене-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3"/>
              </w:rPr>
              <w:t>нием направле-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</w:rPr>
              <w:t>ния.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58" w:firstLine="7"/>
            </w:pPr>
            <w:r w:rsidRPr="00F70B8E">
              <w:rPr>
                <w:color w:val="000000"/>
              </w:rPr>
              <w:t>Разучивание</w:t>
            </w:r>
            <w:r w:rsidRPr="00F70B8E">
              <w:rPr>
                <w:color w:val="000000"/>
              </w:rPr>
              <w:br/>
              <w:t>игры «Гонка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2"/>
              </w:rPr>
              <w:t>баскетбольных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мячей»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color w:val="000000"/>
              </w:rPr>
              <w:t>Ком-</w:t>
            </w:r>
            <w:r w:rsidRPr="00F70B8E">
              <w:rPr>
                <w:color w:val="000000"/>
              </w:rPr>
              <w:br/>
              <w:t>бини-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5"/>
              </w:rPr>
              <w:t>рован-</w:t>
            </w:r>
            <w:r w:rsidRPr="00F70B8E">
              <w:rPr>
                <w:color w:val="000000"/>
                <w:spacing w:val="-5"/>
              </w:rPr>
              <w:br/>
            </w:r>
            <w:r w:rsidRPr="00F70B8E">
              <w:rPr>
                <w:color w:val="00000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</w:pPr>
            <w:r w:rsidRPr="00F70B8E">
              <w:rPr>
                <w:color w:val="000000"/>
              </w:rPr>
              <w:t>1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color w:val="000000"/>
                <w:spacing w:val="-4"/>
              </w:rPr>
              <w:t>Способы ведения</w:t>
            </w:r>
            <w:r w:rsidRPr="00F70B8E">
              <w:rPr>
                <w:color w:val="000000"/>
                <w:spacing w:val="-4"/>
              </w:rPr>
              <w:br/>
            </w:r>
            <w:r w:rsidRPr="00F70B8E">
              <w:rPr>
                <w:color w:val="000000"/>
              </w:rPr>
              <w:t>мяча.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</w:pPr>
            <w:r w:rsidRPr="00F70B8E">
              <w:rPr>
                <w:color w:val="000000"/>
              </w:rPr>
              <w:t>Цели: закреплять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3"/>
              </w:rPr>
              <w:t>навык ведения мя-</w:t>
            </w:r>
            <w:r w:rsidRPr="00F70B8E">
              <w:rPr>
                <w:color w:val="000000"/>
                <w:spacing w:val="-3"/>
              </w:rPr>
              <w:br/>
            </w:r>
            <w:r w:rsidRPr="00F70B8E">
              <w:rPr>
                <w:color w:val="000000"/>
                <w:spacing w:val="-1"/>
              </w:rPr>
              <w:t>ча с изменением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направления</w:t>
            </w:r>
          </w:p>
        </w:tc>
        <w:tc>
          <w:tcPr>
            <w:tcW w:w="58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</w:pPr>
            <w:r w:rsidRPr="00F70B8E">
              <w:rPr>
                <w:i/>
                <w:iCs/>
                <w:color w:val="000000"/>
              </w:rPr>
              <w:t xml:space="preserve">Регулятивные: </w:t>
            </w:r>
            <w:r w:rsidRPr="00F70B8E">
              <w:rPr>
                <w:color w:val="000000"/>
              </w:rPr>
              <w:t>планируют свои действия в соответствии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hanging="7"/>
            </w:pPr>
            <w:r w:rsidRPr="00F70B8E">
              <w:rPr>
                <w:i/>
                <w:iCs/>
                <w:color w:val="000000"/>
              </w:rPr>
              <w:t xml:space="preserve">Коммуникативные: </w:t>
            </w:r>
            <w:r w:rsidRPr="00F70B8E">
              <w:rPr>
                <w:color w:val="000000"/>
              </w:rPr>
              <w:t>используют речь для регуляции</w:t>
            </w:r>
            <w:r w:rsidRPr="00F70B8E">
              <w:rPr>
                <w:color w:val="00000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hanging="14"/>
            </w:pPr>
            <w:r w:rsidRPr="00F70B8E">
              <w:rPr>
                <w:i/>
                <w:iCs/>
                <w:color w:val="000000"/>
                <w:spacing w:val="-1"/>
              </w:rPr>
              <w:t xml:space="preserve">Личностные: </w:t>
            </w:r>
            <w:r w:rsidRPr="00F70B8E">
              <w:rPr>
                <w:color w:val="000000"/>
                <w:spacing w:val="-1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</w:rPr>
              <w:br/>
              <w:t>любие и упорство в достижении поставленных целей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</w:pPr>
            <w:r w:rsidRPr="00F70B8E">
              <w:rPr>
                <w:color w:val="00000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15" w:hanging="7"/>
            </w:pPr>
            <w:r w:rsidRPr="00F70B8E">
              <w:rPr>
                <w:color w:val="000000"/>
              </w:rPr>
              <w:t>- выполнять</w:t>
            </w:r>
            <w:r w:rsidRPr="00F70B8E">
              <w:rPr>
                <w:color w:val="000000"/>
              </w:rPr>
              <w:br/>
              <w:t>упражнения</w:t>
            </w:r>
            <w:r w:rsidRPr="00F70B8E">
              <w:rPr>
                <w:color w:val="000000"/>
              </w:rPr>
              <w:br/>
            </w:r>
            <w:r w:rsidRPr="00F70B8E">
              <w:rPr>
                <w:color w:val="000000"/>
                <w:spacing w:val="-1"/>
              </w:rPr>
              <w:t>для развития</w:t>
            </w:r>
            <w:r w:rsidRPr="00F70B8E">
              <w:rPr>
                <w:color w:val="000000"/>
                <w:spacing w:val="-1"/>
              </w:rPr>
              <w:br/>
            </w:r>
            <w:r w:rsidRPr="00F70B8E">
              <w:rPr>
                <w:color w:val="000000"/>
                <w:spacing w:val="-2"/>
              </w:rPr>
              <w:t>ловкости и ко-</w:t>
            </w:r>
            <w:r w:rsidRPr="00F70B8E">
              <w:rPr>
                <w:color w:val="000000"/>
                <w:spacing w:val="-2"/>
              </w:rPr>
              <w:br/>
            </w:r>
            <w:r w:rsidRPr="00F70B8E">
              <w:rPr>
                <w:color w:val="000000"/>
              </w:rPr>
              <w:t>ординации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 w:right="158" w:firstLine="7"/>
            </w:pPr>
            <w:r w:rsidRPr="00F70B8E">
              <w:rPr>
                <w:color w:val="000000"/>
              </w:rPr>
              <w:t>Теку-</w:t>
            </w:r>
            <w:r w:rsidRPr="00F70B8E">
              <w:rPr>
                <w:color w:val="000000"/>
              </w:rPr>
              <w:br/>
              <w:t>щий</w:t>
            </w:r>
          </w:p>
        </w:tc>
        <w:tc>
          <w:tcPr>
            <w:tcW w:w="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</w:pPr>
            <w:r w:rsidRPr="00F70B8E">
              <w:t>26.12</w:t>
            </w:r>
          </w:p>
        </w:tc>
      </w:tr>
      <w:tr w:rsidR="001C4D0F" w:rsidRPr="00F70B8E">
        <w:trPr>
          <w:trHeight w:hRule="exact" w:val="4126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48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Ознакомление</w:t>
            </w:r>
            <w:r w:rsidRPr="00F70B8E">
              <w:rPr>
                <w:color w:val="000000"/>
                <w:sz w:val="20"/>
                <w:szCs w:val="20"/>
              </w:rPr>
              <w:br/>
              <w:t>с правилами</w:t>
            </w:r>
            <w:r w:rsidRPr="00F70B8E">
              <w:rPr>
                <w:color w:val="000000"/>
                <w:sz w:val="20"/>
                <w:szCs w:val="20"/>
              </w:rPr>
              <w:br/>
              <w:t>спортивных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игр: футбола,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волейбола, бас-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кетбола.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ведения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мяча с после-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дующей пере-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дачей партнеру.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  <w:t>новых эстафет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ведением и пе-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редачей мяча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6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7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Разновидности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спортивных игр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мячом.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учить раз-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личать правила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спортивных игр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 мячом: футбола,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волейбола, баскет-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бола; 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навыки ведения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мяча с последу-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ющей передачей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партнеру</w:t>
            </w:r>
          </w:p>
        </w:tc>
        <w:tc>
          <w:tcPr>
            <w:tcW w:w="58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hanging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пользуют установленные правила в контроле способа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hanging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 в общении и взаимодействии; договариваются о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2"/>
              </w:tabs>
              <w:spacing w:line="259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давать харак-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теристику, объ-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яснять правила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спортивных игр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мячом;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2"/>
              </w:tabs>
              <w:spacing w:line="259" w:lineRule="exact"/>
              <w:ind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дения и преду-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  <w:r w:rsidRPr="00F70B8E">
              <w:rPr>
                <w:color w:val="000000"/>
                <w:sz w:val="20"/>
                <w:szCs w:val="20"/>
              </w:rPr>
              <w:br/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тий физически-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 упражне-</w:t>
            </w:r>
            <w:r w:rsidRPr="00F70B8E">
              <w:rPr>
                <w:color w:val="000000"/>
                <w:sz w:val="20"/>
                <w:szCs w:val="20"/>
              </w:rPr>
              <w:br/>
              <w:t>ниями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left="7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29.12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90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4"/>
        <w:gridCol w:w="1777"/>
        <w:gridCol w:w="892"/>
        <w:gridCol w:w="593"/>
        <w:gridCol w:w="2077"/>
        <w:gridCol w:w="5848"/>
        <w:gridCol w:w="1762"/>
        <w:gridCol w:w="952"/>
        <w:gridCol w:w="675"/>
      </w:tblGrid>
      <w:tr w:rsidR="001C4D0F" w:rsidRPr="00F70B8E">
        <w:trPr>
          <w:trHeight w:hRule="exact" w:val="411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94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49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Правила безо-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7"/>
                <w:sz w:val="20"/>
                <w:szCs w:val="20"/>
              </w:rPr>
              <w:t>пасности на уро-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ках лыжной</w:t>
            </w:r>
            <w:r w:rsidRPr="00F70B8E">
              <w:rPr>
                <w:color w:val="000000"/>
                <w:sz w:val="20"/>
                <w:szCs w:val="20"/>
              </w:rPr>
              <w:br/>
              <w:t>подготовки.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Обучение дви-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жению на лы-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жах по дистан-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ции 1 км с пе-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ременной ско-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ростью.</w:t>
            </w:r>
            <w:r w:rsidRPr="00F70B8E">
              <w:rPr>
                <w:color w:val="000000"/>
                <w:sz w:val="20"/>
                <w:szCs w:val="20"/>
              </w:rPr>
              <w:br/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игры «Проехать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через ворота»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ного поведения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 уроках лыжной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подготовки.</w:t>
            </w:r>
            <w:r w:rsidRPr="00F70B8E">
              <w:rPr>
                <w:color w:val="000000"/>
                <w:sz w:val="20"/>
                <w:szCs w:val="20"/>
              </w:rPr>
              <w:br/>
              <w:t>Цели: учить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полнять команды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«Лыжи на плечо!»,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«Лыжи к ноге!»,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«На лыжи стано-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вись!», «Лыжи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снять!», «Очистить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от снега!», «Лыжи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скрепить!»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цели и способы их осуществления.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при выполнении упражнений и участии в игре; прини-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щему решению в совместной деятельности, ориентиру-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технически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правильно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полнять движе-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ние на лыжах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с переменной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скоростью;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22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команды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по подготовке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лыжного ин-</w:t>
            </w:r>
            <w:r w:rsidRPr="00F70B8E">
              <w:rPr>
                <w:color w:val="000000"/>
                <w:sz w:val="20"/>
                <w:szCs w:val="20"/>
              </w:rPr>
              <w:br/>
              <w:t>вентаря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7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14.01</w:t>
            </w:r>
          </w:p>
        </w:tc>
      </w:tr>
      <w:tr w:rsidR="001C4D0F" w:rsidRPr="00F70B8E">
        <w:trPr>
          <w:trHeight w:hRule="exact" w:val="3323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ходьбы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лыжах.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без лыж «Пере-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стрелка»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Спортивная форма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одежды для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тий лыжной подго-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товкой.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закреплять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навык ступающего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и скользящего ша-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га; учить ходьбе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поворотам на лы-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жах приставными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шагами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самостоятель-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но подбирать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форму одежды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в соответствии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погодой;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передвигаться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ступающим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и скользящим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шагом по дис-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танции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15.01</w:t>
            </w:r>
          </w:p>
        </w:tc>
      </w:tr>
      <w:tr w:rsidR="001C4D0F" w:rsidRPr="00F70B8E">
        <w:trPr>
          <w:trHeight w:hRule="exact" w:val="2722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51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скользя-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щего и ступа-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ющего шага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лыжах без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палок. Развитие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двигательных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качеств, вынос-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ливости и быст-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 лыжах обгон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дистанции?</w:t>
            </w:r>
            <w:r w:rsidRPr="00F70B8E">
              <w:rPr>
                <w:color w:val="000000"/>
                <w:sz w:val="20"/>
                <w:szCs w:val="20"/>
              </w:rPr>
              <w:br/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координационные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способности при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ходьбе на лыжах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пользуют установленные правила в контроле способа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right="3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продвигаться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по дистанции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со средней ско-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ростью;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74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обгон на дис-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танции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16.01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5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4"/>
        <w:gridCol w:w="1797"/>
        <w:gridCol w:w="888"/>
        <w:gridCol w:w="594"/>
        <w:gridCol w:w="2089"/>
        <w:gridCol w:w="5856"/>
        <w:gridCol w:w="1773"/>
        <w:gridCol w:w="931"/>
        <w:gridCol w:w="714"/>
      </w:tblGrid>
      <w:tr w:rsidR="001C4D0F" w:rsidRPr="00F70B8E">
        <w:trPr>
          <w:trHeight w:hRule="exact" w:val="254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36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роты в ходьбе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лыжах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 дистанции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1 км со средней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скоростью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58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Личностные:,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299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52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Обучение тех-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нике спусков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 подъемов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склоне в низ-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кой стойке без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палок. Прохож-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дение дистан-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ции 1 км с раз-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дельным стар-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том на время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правильно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стартовать на лы-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жах?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4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  <w:t>выносливость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скоростно-сило-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вые качества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 ходьбе на лыжах</w:t>
            </w:r>
          </w:p>
        </w:tc>
        <w:tc>
          <w:tcPr>
            <w:tcW w:w="5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9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равномерно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распределять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свои силы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в ходьбе на лы-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жах по дистан-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ции 1 км;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9" w:lineRule="exact"/>
              <w:ind w:right="29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обгон на дис-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танции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51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21.01</w:t>
            </w:r>
          </w:p>
        </w:tc>
      </w:tr>
      <w:tr w:rsidR="001C4D0F" w:rsidRPr="00F70B8E">
        <w:trPr>
          <w:trHeight w:hRule="exact" w:val="2984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53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Обучение пово-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ротам и при-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ставным шагам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прохожде-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нии дистанции.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вание спуска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основной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стойке с тор-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можением</w:t>
            </w:r>
            <w:r w:rsidRPr="00F70B8E">
              <w:rPr>
                <w:color w:val="000000"/>
                <w:sz w:val="20"/>
                <w:szCs w:val="20"/>
              </w:rPr>
              <w:br/>
              <w:t>палками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пройти на лы-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жах дистанцию без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потери времени?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координационные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способности при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поворотах и спус-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ках на лыжах</w:t>
            </w:r>
          </w:p>
        </w:tc>
        <w:tc>
          <w:tcPr>
            <w:tcW w:w="5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учител|.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 xml:space="preserve">своего действия. </w:t>
            </w:r>
            <w:r w:rsidRPr="00F70B8E">
              <w:rPr>
                <w:color w:val="000000"/>
                <w:sz w:val="20"/>
                <w:szCs w:val="20"/>
                <w:lang w:val="en-US"/>
              </w:rPr>
              <w:t>S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right="7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шаги на лыжах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различными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способами при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прохождении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дистанции;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right="7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спуск и подъем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 лыжах с пал-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ками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6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22.01</w:t>
            </w:r>
          </w:p>
        </w:tc>
      </w:tr>
      <w:tr w:rsidR="001C4D0F" w:rsidRPr="00F70B8E">
        <w:trPr>
          <w:trHeight w:hRule="exact" w:val="218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54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различных ви-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дов торможения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и поворотов при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спуске на лы-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жах с палками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 без.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провести раз-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минку перед про-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хождением дис-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танции на лыжах?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корректи-</w:t>
            </w:r>
            <w:r w:rsidRPr="00F70B8E">
              <w:rPr>
                <w:color w:val="000000"/>
                <w:sz w:val="20"/>
                <w:szCs w:val="20"/>
              </w:rPr>
              <w:br/>
              <w:t>ровка техники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торможения и 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воротов при спуске</w:t>
            </w:r>
          </w:p>
        </w:tc>
        <w:tc>
          <w:tcPr>
            <w:tcW w:w="5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36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36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ра в общении и взаимодействии; договариваются о рас-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4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корректиро-</w:t>
            </w:r>
            <w:r w:rsidRPr="00F70B8E">
              <w:rPr>
                <w:color w:val="000000"/>
                <w:sz w:val="20"/>
                <w:szCs w:val="20"/>
              </w:rPr>
              <w:br/>
              <w:t>вать технику</w:t>
            </w:r>
            <w:r w:rsidRPr="00F70B8E">
              <w:rPr>
                <w:color w:val="000000"/>
                <w:sz w:val="20"/>
                <w:szCs w:val="20"/>
              </w:rPr>
              <w:br/>
              <w:t>торможения</w:t>
            </w:r>
            <w:r w:rsidRPr="00F70B8E">
              <w:rPr>
                <w:color w:val="000000"/>
                <w:sz w:val="20"/>
                <w:szCs w:val="20"/>
              </w:rPr>
              <w:br/>
              <w:t>и поворотов</w:t>
            </w:r>
            <w:r w:rsidRPr="00F70B8E">
              <w:rPr>
                <w:color w:val="000000"/>
                <w:sz w:val="20"/>
                <w:szCs w:val="20"/>
              </w:rPr>
              <w:br/>
              <w:t>при спуске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 лыжах с пал-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ками и без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23.01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7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0"/>
        <w:gridCol w:w="1785"/>
        <w:gridCol w:w="885"/>
        <w:gridCol w:w="593"/>
        <w:gridCol w:w="2076"/>
        <w:gridCol w:w="5848"/>
        <w:gridCol w:w="1769"/>
        <w:gridCol w:w="945"/>
        <w:gridCol w:w="675"/>
      </w:tblGrid>
      <w:tr w:rsidR="001C4D0F" w:rsidRPr="00F70B8E">
        <w:trPr>
          <w:trHeight w:hRule="exact" w:val="411"/>
        </w:trPr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186"/>
        </w:trPr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 w:right="281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«Кто дольше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прокатится»</w:t>
            </w:r>
          </w:p>
        </w:tc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 w:right="86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на лыжах с палка-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 и без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z w:val="20"/>
                <w:szCs w:val="20"/>
              </w:rPr>
              <w:br/>
              <w:t>щие интересы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313"/>
        </w:trPr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55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техники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лыжных ходов.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Обучение чере-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дованию шагов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хода во время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передвижения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по дистанции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лыжах</w:t>
            </w:r>
          </w:p>
        </w:tc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Порядок действий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 обгоне на лы-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жах.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учить чере-</w:t>
            </w:r>
            <w:r w:rsidRPr="00F70B8E">
              <w:rPr>
                <w:color w:val="000000"/>
                <w:sz w:val="20"/>
                <w:szCs w:val="20"/>
              </w:rPr>
              <w:br/>
              <w:t>дованию шагов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 лыжах; разви-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вать скоростно-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силовые качества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1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чередование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шагов и хода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лыжах</w:t>
            </w:r>
            <w:r w:rsidRPr="00F70B8E">
              <w:rPr>
                <w:color w:val="000000"/>
                <w:sz w:val="20"/>
                <w:szCs w:val="20"/>
              </w:rPr>
              <w:br/>
              <w:t>во время пе-</w:t>
            </w:r>
            <w:r w:rsidRPr="00F70B8E">
              <w:rPr>
                <w:color w:val="000000"/>
                <w:sz w:val="20"/>
                <w:szCs w:val="20"/>
              </w:rPr>
              <w:br/>
              <w:t>редвижения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 дистанции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6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28.01</w:t>
            </w:r>
          </w:p>
        </w:tc>
      </w:tr>
      <w:tr w:rsidR="001C4D0F" w:rsidRPr="00F70B8E">
        <w:trPr>
          <w:trHeight w:hRule="exact" w:val="2997"/>
        </w:trPr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56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Обучение пово-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ротам на лыжах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«упором». Со-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вершенствова-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 подъема</w:t>
            </w:r>
            <w:r w:rsidRPr="00F70B8E">
              <w:rPr>
                <w:color w:val="000000"/>
                <w:sz w:val="20"/>
                <w:szCs w:val="20"/>
              </w:rPr>
              <w:br/>
              <w:t>на лыжах.</w:t>
            </w:r>
            <w:r w:rsidRPr="00F70B8E">
              <w:rPr>
                <w:color w:val="000000"/>
                <w:sz w:val="20"/>
                <w:szCs w:val="20"/>
              </w:rPr>
              <w:br/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игры «Подними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предмет»</w:t>
            </w:r>
          </w:p>
        </w:tc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избежать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столкновений при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спуске с горки</w:t>
            </w:r>
            <w:r w:rsidRPr="00F70B8E">
              <w:rPr>
                <w:color w:val="000000"/>
                <w:sz w:val="20"/>
                <w:szCs w:val="20"/>
              </w:rPr>
              <w:br/>
              <w:t>на лыжах?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Цели: учить пово-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ротам «упором».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Развитие коорди-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национных спо-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собностей при</w:t>
            </w:r>
            <w:r w:rsidRPr="00F70B8E">
              <w:rPr>
                <w:color w:val="000000"/>
                <w:sz w:val="20"/>
                <w:szCs w:val="20"/>
              </w:rPr>
              <w:br/>
              <w:t>спуске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8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полнять на лы-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жах повороты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«упором»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29.01</w:t>
            </w:r>
          </w:p>
        </w:tc>
      </w:tr>
      <w:tr w:rsidR="001C4D0F" w:rsidRPr="00F70B8E">
        <w:trPr>
          <w:trHeight w:hRule="exact" w:val="2411"/>
        </w:trPr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57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поворо-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тов на лыжах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месте пере-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ступанием 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круг носков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пяток, пово-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ротов «упором».</w:t>
            </w:r>
          </w:p>
        </w:tc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В каких случаях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применяется тор-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можение паде-</w:t>
            </w:r>
            <w:r w:rsidRPr="00F70B8E">
              <w:rPr>
                <w:color w:val="000000"/>
                <w:sz w:val="20"/>
                <w:szCs w:val="20"/>
              </w:rPr>
              <w:br/>
              <w:t>нием?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координационные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способности при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ходьбе на лыжах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цели и способы их осуществления.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выполнении упражнений и участии в игре; прини-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щему решению в совместной деятельности, ориентиру-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движение на лы-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жах по дистан-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ции с поворо-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тами различ-</w:t>
            </w:r>
            <w:r w:rsidRPr="00F70B8E">
              <w:rPr>
                <w:color w:val="000000"/>
                <w:sz w:val="20"/>
                <w:szCs w:val="20"/>
              </w:rPr>
              <w:br/>
              <w:t>ными спосо-</w:t>
            </w:r>
            <w:r w:rsidRPr="00F70B8E">
              <w:rPr>
                <w:color w:val="000000"/>
                <w:sz w:val="20"/>
                <w:szCs w:val="20"/>
              </w:rPr>
              <w:br/>
              <w:t>бами;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30.01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09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2"/>
        <w:gridCol w:w="1771"/>
        <w:gridCol w:w="886"/>
        <w:gridCol w:w="588"/>
        <w:gridCol w:w="2053"/>
        <w:gridCol w:w="5803"/>
        <w:gridCol w:w="1763"/>
        <w:gridCol w:w="916"/>
        <w:gridCol w:w="714"/>
      </w:tblGrid>
      <w:tr w:rsidR="001C4D0F" w:rsidRPr="00F70B8E">
        <w:trPr>
          <w:trHeight w:hRule="exact" w:val="221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6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2487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Обучение паде-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нию на лыжах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бок под ук-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лон на месте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в движении.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игры «Затормо-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зи до линии»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"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дения и преду-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  <w:r w:rsidRPr="00F70B8E">
              <w:rPr>
                <w:color w:val="000000"/>
                <w:sz w:val="20"/>
                <w:szCs w:val="20"/>
              </w:rPr>
              <w:br/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тий физически-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 упражне-</w:t>
            </w:r>
            <w:r w:rsidRPr="00F70B8E">
              <w:rPr>
                <w:color w:val="000000"/>
                <w:sz w:val="20"/>
                <w:szCs w:val="20"/>
              </w:rPr>
              <w:br/>
              <w:t>ниями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831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58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передви-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жения на лыжах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палками с че-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редованием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шагов и хода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во время про-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хождения дис-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танции 1000 м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 раздельного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старта на время.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игры «Охотни-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ки и олени»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распределять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силы в движении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лыжах на боль-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шие дистанции?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учить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полнять движение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2"/>
                <w:sz w:val="20"/>
                <w:szCs w:val="20"/>
              </w:rPr>
              <w:t xml:space="preserve">на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лыжах по дис-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танции 1000 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 время; закреп-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лять навык пере-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движения на лы-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жах различными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способами</w:t>
            </w:r>
          </w:p>
        </w:tc>
        <w:tc>
          <w:tcPr>
            <w:tcW w:w="5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движение</w:t>
            </w:r>
            <w:r w:rsidRPr="00F70B8E">
              <w:rPr>
                <w:color w:val="000000"/>
                <w:sz w:val="20"/>
                <w:szCs w:val="20"/>
              </w:rPr>
              <w:br/>
              <w:t>на лыжах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 дистанции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 чередованием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шагов и хода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58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04.02</w:t>
            </w:r>
          </w:p>
        </w:tc>
      </w:tr>
      <w:tr w:rsidR="001C4D0F" w:rsidRPr="00F70B8E">
        <w:trPr>
          <w:trHeight w:hRule="exact" w:val="3040"/>
        </w:trPr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59</w:t>
            </w:r>
          </w:p>
        </w:tc>
        <w:tc>
          <w:tcPr>
            <w:tcW w:w="17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Ознакомление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понятием</w:t>
            </w:r>
            <w:r w:rsidRPr="00F70B8E">
              <w:rPr>
                <w:color w:val="000000"/>
                <w:sz w:val="20"/>
                <w:szCs w:val="20"/>
              </w:rPr>
              <w:br/>
              <w:t>«физическая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нагрузка» и ее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влияние на час-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тоту сердечных</w:t>
            </w:r>
            <w:r w:rsidRPr="00F70B8E">
              <w:rPr>
                <w:color w:val="000000"/>
                <w:sz w:val="20"/>
                <w:szCs w:val="20"/>
              </w:rPr>
              <w:br/>
              <w:t>сокращений.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Развитие вынос-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ливости в ходь-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бе на лыжах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 дистанции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4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Какие бывают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способы подъема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склон?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навык передвиже-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ния на лыжах при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выполнении подъ-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ема</w:t>
            </w:r>
          </w:p>
        </w:tc>
        <w:tc>
          <w:tcPr>
            <w:tcW w:w="5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личности и управляют своими эмоциями в различных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нестандартных ситуациях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 w:hanging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  <w:t>правильно</w:t>
            </w:r>
            <w:r w:rsidRPr="00F70B8E">
              <w:rPr>
                <w:color w:val="000000"/>
                <w:sz w:val="20"/>
                <w:szCs w:val="20"/>
              </w:rPr>
              <w:br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на лыжах подъ-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емы и спуски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прохожде-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нии дистанции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0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05.02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3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4"/>
        <w:gridCol w:w="1769"/>
        <w:gridCol w:w="888"/>
        <w:gridCol w:w="590"/>
        <w:gridCol w:w="2067"/>
        <w:gridCol w:w="5815"/>
        <w:gridCol w:w="1761"/>
        <w:gridCol w:w="940"/>
        <w:gridCol w:w="702"/>
      </w:tblGrid>
      <w:tr w:rsidR="001C4D0F" w:rsidRPr="00F70B8E">
        <w:trPr>
          <w:trHeight w:hRule="exact" w:val="420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6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804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4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1500 м и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полнении подъ-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ема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187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60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Развитие вни-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мания, двига-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тельных и 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ординационных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 посред-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ством подвиж-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ных игр на лы-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жах и без лыж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При-</w:t>
            </w:r>
            <w:r w:rsidRPr="00F70B8E">
              <w:rPr>
                <w:color w:val="000000"/>
                <w:sz w:val="20"/>
                <w:szCs w:val="20"/>
              </w:rPr>
              <w:br/>
              <w:t>мене-</w:t>
            </w:r>
            <w:r w:rsidRPr="00F70B8E">
              <w:rPr>
                <w:color w:val="000000"/>
                <w:sz w:val="20"/>
                <w:szCs w:val="20"/>
              </w:rPr>
              <w:br/>
              <w:t>ние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самостоятель-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но проводить заня-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тия по лыжной</w:t>
            </w:r>
            <w:r w:rsidRPr="00F70B8E">
              <w:rPr>
                <w:color w:val="000000"/>
                <w:sz w:val="20"/>
                <w:szCs w:val="20"/>
              </w:rPr>
              <w:br/>
              <w:t>подготовке?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внимание, лов-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кость, координа-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цию при выполне-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нии игровых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z w:val="20"/>
                <w:szCs w:val="20"/>
              </w:rPr>
              <w:t xml:space="preserve">на </w:t>
            </w:r>
            <w:r w:rsidRPr="00F70B8E">
              <w:rPr>
                <w:color w:val="000000"/>
                <w:sz w:val="20"/>
                <w:szCs w:val="20"/>
              </w:rPr>
              <w:t>лыжах</w:t>
            </w:r>
          </w:p>
        </w:tc>
        <w:tc>
          <w:tcPr>
            <w:tcW w:w="5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пользуют установленные правила в контроле способа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 в общении и взаимодействии; договариваются о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151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дить подвиж-</w:t>
            </w:r>
            <w:r w:rsidRPr="00F70B8E">
              <w:rPr>
                <w:color w:val="000000"/>
                <w:sz w:val="20"/>
                <w:szCs w:val="20"/>
              </w:rPr>
              <w:br/>
              <w:t>ные игры;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151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взаи-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 игроками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left="7" w:right="16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06.02</w:t>
            </w:r>
          </w:p>
        </w:tc>
      </w:tr>
      <w:tr w:rsidR="001C4D0F" w:rsidRPr="00F70B8E">
        <w:trPr>
          <w:trHeight w:hRule="exact" w:val="3983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61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Правила безо-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пасности на уро-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ках с мячами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в спортивном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зале.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вание передачи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мяча в парах.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«Охотники</w:t>
            </w:r>
            <w:r w:rsidRPr="00F70B8E">
              <w:rPr>
                <w:color w:val="000000"/>
                <w:sz w:val="20"/>
                <w:szCs w:val="20"/>
              </w:rPr>
              <w:br/>
              <w:t>и утки»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Как избежать трав-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мы на уроке физ-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культуры?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навык выполнения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бросков и ловли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волейбольного мя-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ча разными спосо-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бами</w:t>
            </w:r>
          </w:p>
        </w:tc>
        <w:tc>
          <w:tcPr>
            <w:tcW w:w="5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firstLine="14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 выполнении упражнений и участии в игре; прини-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 в общении и взаимодействии; договариваются о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94" w:firstLine="4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упражнение</w:t>
            </w:r>
            <w:r w:rsidRPr="00F70B8E">
              <w:rPr>
                <w:color w:val="000000"/>
                <w:sz w:val="20"/>
                <w:szCs w:val="20"/>
              </w:rPr>
              <w:br/>
              <w:t>по образцу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учителя и 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казу лучших</w:t>
            </w:r>
            <w:r w:rsidRPr="00F70B8E">
              <w:rPr>
                <w:color w:val="000000"/>
                <w:sz w:val="20"/>
                <w:szCs w:val="20"/>
              </w:rPr>
              <w:br/>
              <w:t>учеников;</w:t>
            </w:r>
            <w:r w:rsidRPr="00F70B8E">
              <w:rPr>
                <w:color w:val="000000"/>
                <w:sz w:val="20"/>
                <w:szCs w:val="20"/>
              </w:rPr>
              <w:br/>
              <w:t>- 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дения и преду-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  <w:r w:rsidRPr="00F70B8E">
              <w:rPr>
                <w:color w:val="000000"/>
                <w:sz w:val="20"/>
                <w:szCs w:val="20"/>
              </w:rPr>
              <w:br/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тий упражне-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ниями с мячом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11.02</w:t>
            </w:r>
          </w:p>
        </w:tc>
      </w:tr>
      <w:tr w:rsidR="001C4D0F" w:rsidRPr="00F70B8E">
        <w:trPr>
          <w:trHeight w:hRule="exact" w:val="1586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62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65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вание бросков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мяча через сет-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ку и ловли вы-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соко летящего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мяча.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4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1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Каким способом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легче перекинуть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мяч через сетку?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3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выполнение бро-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сков мяча через</w:t>
            </w:r>
          </w:p>
        </w:tc>
        <w:tc>
          <w:tcPr>
            <w:tcW w:w="5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полнять броски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8"/>
                <w:sz w:val="20"/>
                <w:szCs w:val="20"/>
              </w:rPr>
              <w:t>мяча через сетку;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12.02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6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2"/>
        <w:gridCol w:w="1779"/>
        <w:gridCol w:w="882"/>
        <w:gridCol w:w="591"/>
        <w:gridCol w:w="2078"/>
        <w:gridCol w:w="5822"/>
        <w:gridCol w:w="1763"/>
        <w:gridCol w:w="934"/>
        <w:gridCol w:w="703"/>
      </w:tblGrid>
      <w:tr w:rsidR="001C4D0F" w:rsidRPr="00F70B8E">
        <w:trPr>
          <w:trHeight w:hRule="exact" w:val="229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161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Игра «Перекинь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мяч»</w:t>
            </w:r>
          </w:p>
        </w:tc>
        <w:tc>
          <w:tcPr>
            <w:tcW w:w="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сетку, ловлю высо-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ко летящего мяча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51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организовы-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дить подвиж-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ные игры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195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63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Обучение бро-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скам мяча через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сетку из зоны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подачи.</w:t>
            </w:r>
            <w:r w:rsidRPr="00F70B8E">
              <w:rPr>
                <w:color w:val="000000"/>
                <w:sz w:val="20"/>
                <w:szCs w:val="20"/>
              </w:rPr>
              <w:br/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игры «Выстрел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небо»</w:t>
            </w:r>
          </w:p>
        </w:tc>
        <w:tc>
          <w:tcPr>
            <w:tcW w:w="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Правила игры</w:t>
            </w:r>
            <w:r w:rsidRPr="00F70B8E">
              <w:rPr>
                <w:color w:val="000000"/>
                <w:sz w:val="20"/>
                <w:szCs w:val="20"/>
              </w:rPr>
              <w:br/>
              <w:t>в пионербол.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z w:val="20"/>
                <w:szCs w:val="20"/>
              </w:rPr>
              <w:t>Цели:</w:t>
            </w:r>
            <w:r w:rsidRPr="00F70B8E">
              <w:rPr>
                <w:color w:val="000000"/>
                <w:sz w:val="20"/>
                <w:szCs w:val="20"/>
              </w:rPr>
              <w:t>учить бро-</w:t>
            </w:r>
            <w:r w:rsidRPr="00F70B8E">
              <w:rPr>
                <w:color w:val="000000"/>
                <w:sz w:val="20"/>
                <w:szCs w:val="20"/>
              </w:rPr>
              <w:br/>
              <w:t>скам мяча через</w:t>
            </w:r>
            <w:r w:rsidRPr="00F70B8E">
              <w:rPr>
                <w:color w:val="000000"/>
                <w:sz w:val="20"/>
                <w:szCs w:val="20"/>
              </w:rPr>
              <w:br/>
              <w:t>сетку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цели и способы их осуществления.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выполнении упражнений и участии в игре; прини-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  <w:t>щему решению в совместной деятельности, ориентиру-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полнять броски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мяча через сет-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ку из зоны по-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дачи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right="158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12.02</w:t>
            </w:r>
          </w:p>
        </w:tc>
      </w:tr>
      <w:tr w:rsidR="001C4D0F" w:rsidRPr="00F70B8E">
        <w:trPr>
          <w:trHeight w:hRule="exact" w:val="3485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64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Обучение пода-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че мяча двумя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руками из-за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головы из зоны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подачи.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Игра в пионер-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бол</w:t>
            </w:r>
          </w:p>
        </w:tc>
        <w:tc>
          <w:tcPr>
            <w:tcW w:w="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Что означает 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манда «переход»?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координационные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способности, гла-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зомер и точность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выполнении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упражнений с мя-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чом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технически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полнять подачу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мяча через сет-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ку двумя рука-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ми из-за голо-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перемещаться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 площадке</w:t>
            </w:r>
            <w:r w:rsidRPr="00F70B8E">
              <w:rPr>
                <w:color w:val="000000"/>
                <w:sz w:val="20"/>
                <w:szCs w:val="20"/>
              </w:rPr>
              <w:br/>
              <w:t>по команде</w:t>
            </w:r>
            <w:r w:rsidRPr="00F70B8E">
              <w:rPr>
                <w:color w:val="000000"/>
                <w:sz w:val="20"/>
                <w:szCs w:val="20"/>
              </w:rPr>
              <w:br/>
              <w:t>«переход»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18.02</w:t>
            </w:r>
          </w:p>
        </w:tc>
      </w:tr>
      <w:tr w:rsidR="001C4D0F" w:rsidRPr="00F70B8E">
        <w:trPr>
          <w:trHeight w:hRule="exact" w:val="1750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65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Обучение пода-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че мяча через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сетку броском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одной рукой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из зоны подачи.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0"/>
                <w:sz w:val="20"/>
                <w:szCs w:val="20"/>
              </w:rPr>
              <w:t>Игра в пионербол</w:t>
            </w:r>
          </w:p>
        </w:tc>
        <w:tc>
          <w:tcPr>
            <w:tcW w:w="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ведется счет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пионерболе?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совершен-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ствовать коорди-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национные спо-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собности, глазомер</w:t>
            </w:r>
          </w:p>
        </w:tc>
        <w:tc>
          <w:tcPr>
            <w:tcW w:w="5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9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3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цели и способы их осуществления.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выполнении упражнений и участии в игре; прини-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hanging="50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полнять броски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7"/>
                <w:sz w:val="20"/>
                <w:szCs w:val="20"/>
              </w:rPr>
              <w:t>мяча через сетку;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87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19.02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3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4"/>
        <w:gridCol w:w="1769"/>
        <w:gridCol w:w="888"/>
        <w:gridCol w:w="590"/>
        <w:gridCol w:w="2076"/>
        <w:gridCol w:w="5830"/>
        <w:gridCol w:w="1769"/>
        <w:gridCol w:w="940"/>
        <w:gridCol w:w="672"/>
      </w:tblGrid>
      <w:tr w:rsidR="001C4D0F" w:rsidRPr="00F70B8E">
        <w:trPr>
          <w:trHeight w:hRule="exact" w:val="412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6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383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и точность при вы-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полнении упраж-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нений с мячом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  <w:t>щему решению в совместной деятельности, ориентиру-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51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организовы-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дить подвиж-</w:t>
            </w:r>
            <w:r w:rsidRPr="00F70B8E">
              <w:rPr>
                <w:color w:val="000000"/>
                <w:sz w:val="20"/>
                <w:szCs w:val="20"/>
              </w:rPr>
              <w:br/>
              <w:t>ные игры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2775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66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вание ловли 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соко летящего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мяча. Обучение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умению взаи-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модействовать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команде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во время игры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пионербол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Сколько передач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выполняется в сво-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ей зоне?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учить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пределять роли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игроков в команд-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ной игре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z w:val="20"/>
                <w:szCs w:val="20"/>
              </w:rPr>
              <w:br/>
              <w:t>воспринимают оценку учителя.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9" w:lineRule="exact"/>
              <w:ind w:right="8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дить подвиж-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ные игры в по-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мещении;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9" w:lineRule="exact"/>
              <w:ind w:right="8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правила взаи-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 игроками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6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20.02</w:t>
            </w:r>
          </w:p>
        </w:tc>
      </w:tr>
      <w:tr w:rsidR="001C4D0F" w:rsidRPr="00F70B8E">
        <w:trPr>
          <w:trHeight w:hRule="exact" w:val="3034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67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65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бросков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 ловли мяча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через сетку.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Развитие вни-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мания и ловко-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сти в передаче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 подаче мяча</w:t>
            </w:r>
            <w:r w:rsidRPr="00F70B8E">
              <w:rPr>
                <w:color w:val="000000"/>
                <w:sz w:val="20"/>
                <w:szCs w:val="20"/>
              </w:rPr>
              <w:br/>
              <w:t>в игре в пио-</w:t>
            </w:r>
            <w:r w:rsidRPr="00F70B8E">
              <w:rPr>
                <w:color w:val="000000"/>
                <w:sz w:val="20"/>
                <w:szCs w:val="20"/>
              </w:rPr>
              <w:br/>
              <w:t>нербол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Сколько шагов</w:t>
            </w:r>
            <w:r w:rsidRPr="00F70B8E">
              <w:rPr>
                <w:color w:val="000000"/>
                <w:sz w:val="20"/>
                <w:szCs w:val="20"/>
              </w:rPr>
              <w:br/>
              <w:t>можно сделать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мячом в руках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 игре в пионер-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бол?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pacing w:val="-4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внимание, ловкость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при выполнении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игровых упражне-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 с мячом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z w:val="20"/>
                <w:szCs w:val="20"/>
              </w:rPr>
              <w:br/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7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дить подвиж-</w:t>
            </w:r>
            <w:r w:rsidRPr="00F70B8E">
              <w:rPr>
                <w:color w:val="000000"/>
                <w:sz w:val="20"/>
                <w:szCs w:val="20"/>
              </w:rPr>
              <w:br/>
              <w:t>ные игры;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7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—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упражнение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по образцу учи-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теля и показу</w:t>
            </w:r>
            <w:r w:rsidRPr="00F70B8E">
              <w:rPr>
                <w:color w:val="000000"/>
                <w:sz w:val="20"/>
                <w:szCs w:val="20"/>
              </w:rPr>
              <w:br/>
              <w:t>лучших учени-</w:t>
            </w:r>
            <w:r w:rsidRPr="00F70B8E">
              <w:rPr>
                <w:color w:val="000000"/>
                <w:sz w:val="20"/>
                <w:szCs w:val="20"/>
              </w:rPr>
              <w:br/>
              <w:t>ков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25.02</w:t>
            </w:r>
          </w:p>
        </w:tc>
      </w:tr>
      <w:tr w:rsidR="001C4D0F" w:rsidRPr="00F70B8E">
        <w:trPr>
          <w:trHeight w:hRule="exact" w:val="2492"/>
        </w:trPr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68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Правила безо-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пасного поведе-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ния на уроках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элементами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футбола. Со-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вершенствова-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ние ведения мя-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ча внутренней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 внешней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Для чего устанав-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ливаются правила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игры?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72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навык ведения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мяча внутренней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и внешней частью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подъема ноги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  <w:t>с поставленной задачей и условиями ее реализации; ис-</w:t>
            </w:r>
            <w:r w:rsidRPr="00F70B8E">
              <w:rPr>
                <w:color w:val="000000"/>
                <w:sz w:val="20"/>
                <w:szCs w:val="20"/>
              </w:rPr>
              <w:br/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2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полнять ведение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мяча ногами;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52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дения и преду-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87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26.02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8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4"/>
        <w:gridCol w:w="1775"/>
        <w:gridCol w:w="899"/>
        <w:gridCol w:w="585"/>
        <w:gridCol w:w="2083"/>
        <w:gridCol w:w="5835"/>
        <w:gridCol w:w="1775"/>
        <w:gridCol w:w="929"/>
        <w:gridCol w:w="689"/>
      </w:tblGrid>
      <w:tr w:rsidR="001C4D0F" w:rsidRPr="00F70B8E">
        <w:trPr>
          <w:trHeight w:hRule="exact" w:val="386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6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9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296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частью подъема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 прямой 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нии и по дуге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58" w:hanging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79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тий упражне-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ниями с мячом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54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69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ведения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мяча разными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способами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с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остановками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 сигналу.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«Гонка мячей»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302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302" w:lineRule="exact"/>
              <w:ind w:right="4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Распределение</w:t>
            </w:r>
            <w:r w:rsidRPr="00F70B8E">
              <w:rPr>
                <w:color w:val="000000"/>
                <w:sz w:val="20"/>
                <w:szCs w:val="20"/>
              </w:rPr>
              <w:br/>
              <w:t>ролей игроков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 командной игре.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навык ведения мя-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ча ногами различ-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ными способами</w:t>
            </w:r>
          </w:p>
        </w:tc>
        <w:tc>
          <w:tcPr>
            <w:tcW w:w="5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95" w:lineRule="exact"/>
              <w:ind w:right="158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добиваться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достижения</w:t>
            </w:r>
            <w:r w:rsidRPr="00F70B8E">
              <w:rPr>
                <w:color w:val="000000"/>
                <w:sz w:val="20"/>
                <w:szCs w:val="20"/>
              </w:rPr>
              <w:br/>
              <w:t>конечного</w:t>
            </w:r>
            <w:r w:rsidRPr="00F70B8E">
              <w:rPr>
                <w:color w:val="000000"/>
                <w:sz w:val="20"/>
                <w:szCs w:val="20"/>
              </w:rPr>
              <w:br/>
              <w:t>результата;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95" w:lineRule="exact"/>
              <w:ind w:right="158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—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дить подвиж-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ные игры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302" w:lineRule="exact"/>
              <w:ind w:right="115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Теку-,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27.02</w:t>
            </w:r>
          </w:p>
        </w:tc>
      </w:tr>
      <w:tr w:rsidR="001C4D0F" w:rsidRPr="00F70B8E">
        <w:trPr>
          <w:trHeight w:hRule="exact" w:val="4851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70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вание ведения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мяча внутрен-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ней и внешней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частью подъема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ноги между</w:t>
            </w:r>
            <w:r w:rsidRPr="00F70B8E">
              <w:rPr>
                <w:color w:val="000000"/>
                <w:sz w:val="20"/>
                <w:szCs w:val="20"/>
              </w:rPr>
              <w:br/>
              <w:t>стойками.</w:t>
            </w:r>
            <w:r w:rsidRPr="00F70B8E">
              <w:rPr>
                <w:color w:val="000000"/>
                <w:sz w:val="20"/>
                <w:szCs w:val="20"/>
              </w:rPr>
              <w:br/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игры «Слалом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z w:val="20"/>
                <w:szCs w:val="20"/>
              </w:rPr>
              <w:t xml:space="preserve">с </w:t>
            </w:r>
            <w:r w:rsidRPr="00F70B8E">
              <w:rPr>
                <w:color w:val="000000"/>
                <w:sz w:val="20"/>
                <w:szCs w:val="20"/>
              </w:rPr>
              <w:t>мячом»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ного поведения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при игре в футбол.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координационные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способности веде-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нием мяча ногой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между стойками</w:t>
            </w:r>
          </w:p>
        </w:tc>
        <w:tc>
          <w:tcPr>
            <w:tcW w:w="5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пользуют установленные правила в контроле способа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4" w:hanging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9"/>
              </w:tabs>
              <w:spacing w:line="295" w:lineRule="exact"/>
              <w:ind w:right="4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технически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правильно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полнять упраж-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нения с мячом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элементами</w:t>
            </w:r>
            <w:r w:rsidRPr="00F70B8E">
              <w:rPr>
                <w:color w:val="000000"/>
                <w:sz w:val="20"/>
                <w:szCs w:val="20"/>
              </w:rPr>
              <w:br/>
              <w:t>футбола;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9"/>
              </w:tabs>
              <w:spacing w:line="295" w:lineRule="exact"/>
              <w:ind w:right="4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дения и преду-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  <w:r w:rsidRPr="00F70B8E">
              <w:rPr>
                <w:color w:val="000000"/>
                <w:sz w:val="20"/>
                <w:szCs w:val="20"/>
              </w:rPr>
              <w:br/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тий упражне-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ниями с мячом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7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04.03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2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1"/>
        <w:gridCol w:w="1789"/>
        <w:gridCol w:w="887"/>
        <w:gridCol w:w="594"/>
        <w:gridCol w:w="2081"/>
        <w:gridCol w:w="5862"/>
        <w:gridCol w:w="1766"/>
        <w:gridCol w:w="947"/>
        <w:gridCol w:w="699"/>
      </w:tblGrid>
      <w:tr w:rsidR="001C4D0F" w:rsidRPr="00F70B8E">
        <w:trPr>
          <w:trHeight w:hRule="exact" w:val="241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183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71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вание остановки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катящегося мя-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ча внутренней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частью стопы.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игры «Футболь-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ный бильярд»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За что назначается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штрафной удар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(пенальти)в игре</w:t>
            </w:r>
            <w:r w:rsidRPr="00F70B8E">
              <w:rPr>
                <w:color w:val="000000"/>
                <w:sz w:val="20"/>
                <w:szCs w:val="20"/>
              </w:rPr>
              <w:br/>
              <w:t>в футбол?</w:t>
            </w:r>
            <w:r w:rsidRPr="00F70B8E">
              <w:rPr>
                <w:color w:val="000000"/>
                <w:sz w:val="20"/>
                <w:szCs w:val="20"/>
              </w:rPr>
              <w:br/>
              <w:t>Цели: совершен-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ствовать навык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взаимодействия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партнером</w:t>
            </w:r>
            <w:r w:rsidRPr="00F70B8E">
              <w:rPr>
                <w:color w:val="000000"/>
                <w:sz w:val="20"/>
                <w:szCs w:val="20"/>
              </w:rPr>
              <w:br/>
              <w:t>в упражнениях</w:t>
            </w:r>
            <w:r w:rsidRPr="00F70B8E">
              <w:rPr>
                <w:color w:val="000000"/>
                <w:sz w:val="20"/>
                <w:szCs w:val="20"/>
              </w:rPr>
              <w:br/>
              <w:t>с мячом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творчески</w:t>
            </w:r>
            <w:r w:rsidRPr="00F70B8E">
              <w:rPr>
                <w:color w:val="000000"/>
                <w:sz w:val="20"/>
                <w:szCs w:val="20"/>
              </w:rPr>
              <w:br/>
              <w:t>подходить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 выполнению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мячом и доби-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ваться дости-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жения конечно-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го результата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left="7" w:right="16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05.03</w:t>
            </w:r>
          </w:p>
        </w:tc>
      </w:tr>
      <w:tr w:rsidR="001C4D0F" w:rsidRPr="00F70B8E">
        <w:trPr>
          <w:trHeight w:hRule="exact" w:val="3494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72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Обучение пере-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даче и приему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мяча ногой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паре на месте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и в движении.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игры «Жонгли-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руем ногой»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жонглирование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мячом?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координационные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способности, гла-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зомер и точность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при выполнении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упражнений с мя-</w:t>
            </w:r>
            <w:r w:rsidRPr="00F70B8E">
              <w:rPr>
                <w:color w:val="000000"/>
                <w:sz w:val="20"/>
                <w:szCs w:val="20"/>
              </w:rPr>
              <w:br/>
              <w:t>чом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88" w:lineRule="exact"/>
              <w:ind w:right="115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полнять жонг-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лирование но-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гой;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88" w:lineRule="exact"/>
              <w:ind w:right="115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правила взаи-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 игроками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left="7" w:right="16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06.03</w:t>
            </w:r>
          </w:p>
        </w:tc>
      </w:tr>
      <w:tr w:rsidR="001C4D0F" w:rsidRPr="00F70B8E">
        <w:trPr>
          <w:trHeight w:hRule="exact" w:val="3159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73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вание броска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малого мяча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горизонталь-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ную цель.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Игра в мини-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футбол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попасть</w:t>
            </w:r>
            <w:r w:rsidRPr="00F70B8E">
              <w:rPr>
                <w:color w:val="000000"/>
                <w:sz w:val="20"/>
                <w:szCs w:val="20"/>
              </w:rPr>
              <w:br/>
              <w:t>в цель?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координационные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способности, гла-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зомер и точность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при выполнении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  <w:t>с мячом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любие и упорство в достижении поставленных целей</w:t>
            </w:r>
          </w:p>
        </w:tc>
        <w:tc>
          <w:tcPr>
            <w:tcW w:w="1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72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легкоатлетиче-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ские упражне-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ния в броске</w:t>
            </w:r>
            <w:r w:rsidRPr="00F70B8E">
              <w:rPr>
                <w:color w:val="000000"/>
                <w:sz w:val="20"/>
                <w:szCs w:val="20"/>
              </w:rPr>
              <w:br/>
              <w:t>мяча в цель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left="7" w:right="17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11.03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69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4"/>
        <w:gridCol w:w="1787"/>
        <w:gridCol w:w="901"/>
        <w:gridCol w:w="586"/>
        <w:gridCol w:w="2087"/>
        <w:gridCol w:w="5845"/>
        <w:gridCol w:w="9"/>
        <w:gridCol w:w="10"/>
        <w:gridCol w:w="1754"/>
        <w:gridCol w:w="10"/>
        <w:gridCol w:w="935"/>
        <w:gridCol w:w="10"/>
        <w:gridCol w:w="710"/>
        <w:gridCol w:w="11"/>
      </w:tblGrid>
      <w:tr w:rsidR="001C4D0F" w:rsidRPr="00F70B8E">
        <w:trPr>
          <w:gridAfter w:val="1"/>
          <w:wAfter w:w="11" w:type="dxa"/>
          <w:trHeight w:hRule="exact" w:val="415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1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72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left="5653" w:right="641"/>
              <w:jc w:val="center"/>
              <w:rPr>
                <w:sz w:val="20"/>
                <w:szCs w:val="20"/>
              </w:rPr>
            </w:pPr>
          </w:p>
        </w:tc>
        <w:tc>
          <w:tcPr>
            <w:tcW w:w="94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462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74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Контроль</w:t>
            </w:r>
            <w:r w:rsidRPr="00F70B8E">
              <w:rPr>
                <w:color w:val="000000"/>
                <w:sz w:val="20"/>
                <w:szCs w:val="20"/>
              </w:rPr>
              <w:br/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  <w:t>двигательных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качеств: бросок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малого мяча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 горизонталь-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ную цель.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Игра в мини-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футбол</w:t>
            </w:r>
          </w:p>
        </w:tc>
        <w:tc>
          <w:tcPr>
            <w:tcW w:w="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Броски мяча в го-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ризонтальную</w:t>
            </w:r>
            <w:r w:rsidRPr="00F70B8E">
              <w:rPr>
                <w:color w:val="000000"/>
                <w:sz w:val="20"/>
                <w:szCs w:val="20"/>
              </w:rPr>
              <w:br/>
              <w:t>цель.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совершен-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ствовать коорди-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национные спо-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собности, глазомер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и точность при вы-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полнении упраж-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нений с мячом</w:t>
            </w:r>
          </w:p>
        </w:tc>
        <w:tc>
          <w:tcPr>
            <w:tcW w:w="586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z w:val="20"/>
                <w:szCs w:val="20"/>
              </w:rPr>
              <w:br/>
              <w:t>щие интересы</w:t>
            </w: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rPr>
                <w:sz w:val="20"/>
                <w:szCs w:val="20"/>
              </w:rPr>
            </w:pP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</w:p>
        </w:tc>
        <w:tc>
          <w:tcPr>
            <w:tcW w:w="176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полнять броски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малого мяча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 горизонталь-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ную цель</w:t>
            </w:r>
          </w:p>
        </w:tc>
        <w:tc>
          <w:tcPr>
            <w:tcW w:w="9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14"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двига-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(бросок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малого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мяча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цель)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12.03</w:t>
            </w:r>
          </w:p>
        </w:tc>
      </w:tr>
      <w:tr w:rsidR="001C4D0F" w:rsidRPr="00F70B8E">
        <w:trPr>
          <w:gridAfter w:val="1"/>
          <w:wAfter w:w="10" w:type="dxa"/>
          <w:trHeight w:hRule="exact" w:val="3139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75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Обучение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упражнениям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 равновесии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на низком гим-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настическом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бревне. Совер-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шенствование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кувырков впе-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ред и назад.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«Ноги на весу»</w:t>
            </w:r>
          </w:p>
        </w:tc>
        <w:tc>
          <w:tcPr>
            <w:tcW w:w="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ного выполнения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  <w:t>на гимнастиче-</w:t>
            </w:r>
            <w:r w:rsidRPr="00F70B8E">
              <w:rPr>
                <w:color w:val="000000"/>
                <w:sz w:val="20"/>
                <w:szCs w:val="20"/>
              </w:rPr>
              <w:br/>
              <w:t>ских снарядах.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Цели: учить упраж-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нениям на гимна-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стическом бревне;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развивать внима-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ние, ловкость, 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ординацию</w:t>
            </w:r>
          </w:p>
        </w:tc>
        <w:tc>
          <w:tcPr>
            <w:tcW w:w="58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08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для развития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ловкости и ко-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ординации</w:t>
            </w:r>
          </w:p>
        </w:tc>
        <w:tc>
          <w:tcPr>
            <w:tcW w:w="9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14" w:right="158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13.03</w:t>
            </w:r>
          </w:p>
        </w:tc>
      </w:tr>
      <w:tr w:rsidR="001C4D0F" w:rsidRPr="00F70B8E">
        <w:trPr>
          <w:gridAfter w:val="1"/>
          <w:wAfter w:w="10" w:type="dxa"/>
          <w:trHeight w:hRule="exact" w:val="3177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76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7"/>
                <w:sz w:val="20"/>
                <w:szCs w:val="20"/>
              </w:rPr>
              <w:t>Обучение ходьбе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  <w:t>по гимнастиче-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  <w:t>скому бревну вы-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сотой.80-100 см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на носках, при-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  <w:t>ставным шагом,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выпадами.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9"/>
                <w:sz w:val="20"/>
                <w:szCs w:val="20"/>
              </w:rPr>
              <w:t>Совершенствова-</w:t>
            </w:r>
            <w:r w:rsidRPr="00F70B8E">
              <w:rPr>
                <w:color w:val="000000"/>
                <w:spacing w:val="-9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ние стоек на ло-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  <w:t>патках, голове,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руках у опоры.</w:t>
            </w:r>
          </w:p>
        </w:tc>
        <w:tc>
          <w:tcPr>
            <w:tcW w:w="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правильно</w:t>
            </w:r>
            <w:r w:rsidRPr="00F70B8E">
              <w:rPr>
                <w:color w:val="000000"/>
                <w:sz w:val="20"/>
                <w:szCs w:val="20"/>
              </w:rPr>
              <w:br/>
              <w:t>перемещаться</w:t>
            </w:r>
            <w:r w:rsidRPr="00F70B8E">
              <w:rPr>
                <w:color w:val="000000"/>
                <w:sz w:val="20"/>
                <w:szCs w:val="20"/>
              </w:rPr>
              <w:br/>
              <w:t>по бревну?</w:t>
            </w:r>
            <w:r w:rsidRPr="00F70B8E">
              <w:rPr>
                <w:color w:val="000000"/>
                <w:sz w:val="20"/>
                <w:szCs w:val="20"/>
              </w:rPr>
              <w:br/>
              <w:t>Цели: учить хо-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дить по гимнасти-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ческому бревну;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закреплять навык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выполнения раз-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личных стоек</w:t>
            </w:r>
          </w:p>
        </w:tc>
        <w:tc>
          <w:tcPr>
            <w:tcW w:w="58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личности и управляют своими эмоциями в различных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нестандартных ситуациях</w:t>
            </w:r>
          </w:p>
        </w:tc>
        <w:tc>
          <w:tcPr>
            <w:tcW w:w="176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9"/>
              </w:tabs>
              <w:spacing w:line="266" w:lineRule="exact"/>
              <w:ind w:right="86"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ходьбу по гим-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настическому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бревну различ-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ными способа-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59"/>
              </w:tabs>
              <w:spacing w:line="266" w:lineRule="exact"/>
              <w:ind w:right="86" w:hanging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дения и преду-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</w:p>
        </w:tc>
        <w:tc>
          <w:tcPr>
            <w:tcW w:w="9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14" w:right="180" w:hanging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18.03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71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6"/>
        <w:gridCol w:w="1781"/>
        <w:gridCol w:w="890"/>
        <w:gridCol w:w="591"/>
        <w:gridCol w:w="2080"/>
        <w:gridCol w:w="5842"/>
        <w:gridCol w:w="1773"/>
        <w:gridCol w:w="935"/>
        <w:gridCol w:w="673"/>
      </w:tblGrid>
      <w:tr w:rsidR="001C4D0F" w:rsidRPr="00F70B8E">
        <w:trPr>
          <w:trHeight w:hRule="exact" w:val="260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606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«Заморозки»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тий физически-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 упражне-</w:t>
            </w:r>
            <w:r w:rsidRPr="00F70B8E">
              <w:rPr>
                <w:color w:val="000000"/>
                <w:sz w:val="20"/>
                <w:szCs w:val="20"/>
              </w:rPr>
              <w:br/>
              <w:t>ниями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842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77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Развитие внима-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ния, мышления,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координацион-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ных качеств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 упражнениях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 гимнастиче-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скими палками.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 игре-эстафете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гимнастиче-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скими палками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ного выполнения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упражнений с гим-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настическими пал-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ками.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закреплять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навык выполне-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ния общеразвива-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ющих упражнений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группе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упражнения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для развития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координации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движений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в различных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ситуациях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6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19.03</w:t>
            </w:r>
          </w:p>
        </w:tc>
      </w:tr>
      <w:tr w:rsidR="001C4D0F" w:rsidRPr="00F70B8E">
        <w:trPr>
          <w:trHeight w:hRule="exact" w:val="4480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78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Обучение ходь-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бе по гимнасти-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ческому бревну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высотой 80-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100 см: поворо-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ты на носках,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на одной ноге,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повороты прыж-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ком. Совершен-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ствование уп-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ражнений акро-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батики. Игра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мячами «Пе-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редал - садись»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выполнять по-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вороты на бревне?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учить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полнять повороты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на гимнастическом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бревне различны-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ми способами; за-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креплять навык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выполнения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стойки на руках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у стены со стра-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ховкой партнера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14"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цели и способы их осуществления.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при выполнении упражнений и участии в игре; прини-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щему решению в совместной деятельности, ориентиру-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130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творчески</w:t>
            </w:r>
            <w:r w:rsidRPr="00F70B8E">
              <w:rPr>
                <w:color w:val="000000"/>
                <w:sz w:val="20"/>
                <w:szCs w:val="20"/>
              </w:rPr>
              <w:br/>
              <w:t>подходить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к выполнению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 добиваться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достижения</w:t>
            </w:r>
            <w:r w:rsidRPr="00F70B8E">
              <w:rPr>
                <w:color w:val="000000"/>
                <w:sz w:val="20"/>
                <w:szCs w:val="20"/>
              </w:rPr>
              <w:br/>
              <w:t>конечного</w:t>
            </w:r>
            <w:r w:rsidRPr="00F70B8E">
              <w:rPr>
                <w:color w:val="000000"/>
                <w:sz w:val="20"/>
                <w:szCs w:val="20"/>
              </w:rPr>
              <w:br/>
              <w:t>результата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6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20.03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1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4"/>
        <w:gridCol w:w="1783"/>
        <w:gridCol w:w="884"/>
        <w:gridCol w:w="592"/>
        <w:gridCol w:w="2090"/>
        <w:gridCol w:w="5827"/>
        <w:gridCol w:w="1783"/>
        <w:gridCol w:w="922"/>
        <w:gridCol w:w="719"/>
      </w:tblGrid>
      <w:tr w:rsidR="001C4D0F" w:rsidRPr="00F70B8E">
        <w:trPr>
          <w:trHeight w:hRule="exact" w:val="24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6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5052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79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Обучение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упражнениям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гимнастиче-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ском бревне:</w:t>
            </w:r>
            <w:r w:rsidRPr="00F70B8E">
              <w:rPr>
                <w:color w:val="000000"/>
                <w:sz w:val="20"/>
                <w:szCs w:val="20"/>
              </w:rPr>
              <w:br/>
              <w:t>приседания,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переходы в упор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присев, в упор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стоя на коленях.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  <w:t>комбинации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с акробатически-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ми элементами.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«Веревочка под</w:t>
            </w:r>
            <w:r w:rsidRPr="00F70B8E">
              <w:rPr>
                <w:color w:val="000000"/>
                <w:sz w:val="20"/>
                <w:szCs w:val="20"/>
              </w:rPr>
              <w:br/>
              <w:t>ногами»</w:t>
            </w: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ного поведения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гимнастическом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бревне.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z w:val="20"/>
                <w:szCs w:val="20"/>
              </w:rPr>
              <w:t>учить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полнять упражне-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ния для развития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равновесия, коор-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динации и доби-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ваться правильно-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го выполнения</w:t>
            </w:r>
          </w:p>
        </w:tc>
        <w:tc>
          <w:tcPr>
            <w:tcW w:w="5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z w:val="20"/>
                <w:szCs w:val="20"/>
              </w:rPr>
              <w:br/>
              <w:t>щие интересы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left="7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left="7" w:right="29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бревне (при-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седания, пере-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ходы в упор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присев, в упор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стоя на коле-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нях)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144" w:firstLine="29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01.04</w:t>
            </w:r>
          </w:p>
        </w:tc>
      </w:tr>
      <w:tr w:rsidR="001C4D0F" w:rsidRPr="00F70B8E">
        <w:trPr>
          <w:trHeight w:hRule="exact" w:val="3484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80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Обучение лаза-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нью по канату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три приема.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Развитие коор-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динации по-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средством упо-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ров на руках.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«Пустое место»</w:t>
            </w: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65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ного выполнения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лазанья по канату.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внимание, силу,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ловкость при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полнении лазанья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 канату</w:t>
            </w:r>
          </w:p>
        </w:tc>
        <w:tc>
          <w:tcPr>
            <w:tcW w:w="5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3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95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1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личности и управляют своими эмоциями в различных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нестандартных ситуациях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65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дения и преду-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  <w:r w:rsidRPr="00F70B8E">
              <w:rPr>
                <w:color w:val="000000"/>
                <w:sz w:val="20"/>
                <w:szCs w:val="20"/>
              </w:rPr>
              <w:br/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тий физически-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 упражне-</w:t>
            </w:r>
            <w:r w:rsidRPr="00F70B8E">
              <w:rPr>
                <w:color w:val="000000"/>
                <w:sz w:val="20"/>
                <w:szCs w:val="20"/>
              </w:rPr>
              <w:br/>
              <w:t>ниями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95" w:lineRule="exact"/>
              <w:ind w:right="17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02.04</w:t>
            </w:r>
          </w:p>
        </w:tc>
      </w:tr>
      <w:tr w:rsidR="001C4D0F" w:rsidRPr="00F70B8E">
        <w:trPr>
          <w:trHeight w:hRule="exact" w:val="1282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Контроль</w:t>
            </w:r>
            <w:r w:rsidRPr="00F70B8E">
              <w:rPr>
                <w:color w:val="000000"/>
                <w:sz w:val="20"/>
                <w:szCs w:val="20"/>
              </w:rPr>
              <w:br/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  <w:t>двигательных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качеств: прыжок</w:t>
            </w: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кор-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рекция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Как вести контроль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 развитием дви-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гательных качеств?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</w:p>
        </w:tc>
        <w:tc>
          <w:tcPr>
            <w:tcW w:w="5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50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3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50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3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 выполнении упражнений и участии в игре; прини-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346"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упражнения</w:t>
            </w:r>
            <w:r w:rsidRPr="00F70B8E">
              <w:rPr>
                <w:color w:val="000000"/>
                <w:sz w:val="20"/>
                <w:szCs w:val="20"/>
              </w:rPr>
              <w:br/>
              <w:t>для оценки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right="122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</w:p>
        </w:tc>
        <w:tc>
          <w:tcPr>
            <w:tcW w:w="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03.04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87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6"/>
        <w:gridCol w:w="1775"/>
        <w:gridCol w:w="891"/>
        <w:gridCol w:w="592"/>
        <w:gridCol w:w="2074"/>
        <w:gridCol w:w="5842"/>
        <w:gridCol w:w="1760"/>
        <w:gridCol w:w="943"/>
        <w:gridCol w:w="704"/>
      </w:tblGrid>
      <w:tr w:rsidR="001C4D0F" w:rsidRPr="00F70B8E">
        <w:trPr>
          <w:trHeight w:hRule="exact" w:val="405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66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2176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в длину с места.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«Коньки-гор-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бунки»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уме-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навык выполнения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прыжка с места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firstLine="29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  <w:t>щему решению в совместной деятельности, ориентиру-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65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динамики ин-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дивидуального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развития</w:t>
            </w:r>
            <w:r w:rsidRPr="00F70B8E">
              <w:rPr>
                <w:color w:val="000000"/>
                <w:sz w:val="20"/>
                <w:szCs w:val="20"/>
              </w:rPr>
              <w:br/>
              <w:t>основных</w:t>
            </w:r>
            <w:r w:rsidRPr="00F70B8E">
              <w:rPr>
                <w:color w:val="000000"/>
                <w:sz w:val="20"/>
                <w:szCs w:val="20"/>
              </w:rPr>
              <w:br/>
              <w:t>физических</w:t>
            </w:r>
            <w:r w:rsidRPr="00F70B8E">
              <w:rPr>
                <w:color w:val="000000"/>
                <w:sz w:val="20"/>
                <w:szCs w:val="20"/>
              </w:rPr>
              <w:br/>
              <w:t>качеств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8" w:lineRule="exact"/>
              <w:ind w:left="7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(пры-</w:t>
            </w:r>
            <w:r w:rsidRPr="00F70B8E">
              <w:rPr>
                <w:color w:val="000000"/>
                <w:sz w:val="20"/>
                <w:szCs w:val="20"/>
              </w:rPr>
              <w:br/>
              <w:t>жок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 длину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с места)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548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82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94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Обучение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упражнениям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гимнастиче-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ским козлом.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Развитие коор-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динации и си-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ловых качеств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залезании,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перелезании,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спрыгивании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гимнастиче-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ского козла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Какие упражнения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выполняются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гимнастическим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козлом?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развивать</w:t>
            </w:r>
            <w:r w:rsidRPr="00F70B8E">
              <w:rPr>
                <w:color w:val="000000"/>
                <w:sz w:val="20"/>
                <w:szCs w:val="20"/>
              </w:rPr>
              <w:br/>
              <w:t>силовые качества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координацию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движений в упраж-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нениях с гимна-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стическим козлом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- выполнять си-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ловые упраж-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нения с задан-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ной дозировкой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нагрузки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6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08.04</w:t>
            </w:r>
          </w:p>
        </w:tc>
      </w:tr>
      <w:tr w:rsidR="001C4D0F" w:rsidRPr="00F70B8E">
        <w:trPr>
          <w:trHeight w:hRule="exact" w:val="4140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83</w:t>
            </w:r>
          </w:p>
        </w:tc>
        <w:tc>
          <w:tcPr>
            <w:tcW w:w="17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Контроль</w:t>
            </w:r>
            <w:r w:rsidRPr="00F70B8E">
              <w:rPr>
                <w:color w:val="000000"/>
                <w:sz w:val="20"/>
                <w:szCs w:val="20"/>
              </w:rPr>
              <w:br/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  <w:t>двигательных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качеств: подтя-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гивания на низ-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кой переклади-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не из виса лежа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(девочки), под-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тягивания на пе-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рекладине (маль-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чики).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«Коньки-гор-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бунки»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вести контроль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за развитием дви-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гательных качеств?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закреплять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навык выполнения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подтягивания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 перекладине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выполнении упражнений и участии в игре; прини-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  <w:t>щему решению в совместной деятельности, ориентиру-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технически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правильно</w:t>
            </w:r>
            <w:r w:rsidRPr="00F70B8E">
              <w:rPr>
                <w:color w:val="000000"/>
                <w:sz w:val="20"/>
                <w:szCs w:val="20"/>
              </w:rPr>
              <w:br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подтягивание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 перекладине;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добиваться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достижения</w:t>
            </w:r>
            <w:r w:rsidRPr="00F70B8E">
              <w:rPr>
                <w:color w:val="000000"/>
                <w:sz w:val="20"/>
                <w:szCs w:val="20"/>
              </w:rPr>
              <w:br/>
              <w:t>конечного</w:t>
            </w:r>
            <w:r w:rsidRPr="00F70B8E">
              <w:rPr>
                <w:color w:val="000000"/>
                <w:sz w:val="20"/>
                <w:szCs w:val="20"/>
              </w:rPr>
              <w:br/>
              <w:t>результата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(подтя-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7"/>
                <w:sz w:val="20"/>
                <w:szCs w:val="20"/>
              </w:rPr>
              <w:t>гивания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 пе-</w:t>
            </w:r>
            <w:r w:rsidRPr="00F70B8E">
              <w:rPr>
                <w:color w:val="000000"/>
                <w:sz w:val="20"/>
                <w:szCs w:val="20"/>
              </w:rPr>
              <w:br/>
              <w:t>рекла-</w:t>
            </w:r>
            <w:r w:rsidRPr="00F70B8E">
              <w:rPr>
                <w:color w:val="000000"/>
                <w:sz w:val="20"/>
                <w:szCs w:val="20"/>
              </w:rPr>
              <w:br/>
              <w:t>дине)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09.04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19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0"/>
        <w:gridCol w:w="1773"/>
        <w:gridCol w:w="886"/>
        <w:gridCol w:w="581"/>
        <w:gridCol w:w="2063"/>
        <w:gridCol w:w="5809"/>
        <w:gridCol w:w="1765"/>
        <w:gridCol w:w="924"/>
        <w:gridCol w:w="708"/>
      </w:tblGrid>
      <w:tr w:rsidR="001C4D0F" w:rsidRPr="00F70B8E">
        <w:trPr>
          <w:trHeight w:hRule="exact" w:val="231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6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9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948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84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Обучение ды-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хательным уп-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ражнениям</w:t>
            </w:r>
            <w:r w:rsidRPr="00F70B8E">
              <w:rPr>
                <w:color w:val="000000"/>
                <w:sz w:val="20"/>
                <w:szCs w:val="20"/>
              </w:rPr>
              <w:br/>
              <w:t>по методике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А. Стрельнико-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вой: «Ладош-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ки», «Погончи-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ки», «Насос»,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«Кошка». Со-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вершенствова-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ние упражнений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акробатики.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«Волк и зайцы»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Значение дыха-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тельных упражне-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ний для укрепле-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ния здоровья.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z w:val="20"/>
                <w:szCs w:val="20"/>
              </w:rPr>
              <w:br/>
              <w:t>мышцы, участ-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вующие в процессе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дыхания; закреп-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лять навык выпол-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нения упражнений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акробатики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z w:val="20"/>
                <w:szCs w:val="20"/>
              </w:rPr>
              <w:br/>
              <w:t>щие интересы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технически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правильно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полнять дыха-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тельные упраж-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нения по мето-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дике А. Стрель-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никовой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58"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10.04</w:t>
            </w:r>
          </w:p>
        </w:tc>
      </w:tr>
      <w:tr w:rsidR="001C4D0F" w:rsidRPr="00F70B8E">
        <w:trPr>
          <w:trHeight w:hRule="exact" w:val="4488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85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58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Обучение ды-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хательным уп-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ражнениям</w:t>
            </w:r>
            <w:r w:rsidRPr="00F70B8E">
              <w:rPr>
                <w:color w:val="000000"/>
                <w:sz w:val="20"/>
                <w:szCs w:val="20"/>
              </w:rPr>
              <w:br/>
              <w:t>по методике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А. Стрельнико-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вой: «Обними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плечи», «Боль-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шой маятник»,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«Перекаты»,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«Шаги». Разви-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тие силы в уп-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ражнениях</w:t>
            </w:r>
            <w:r w:rsidRPr="00F70B8E">
              <w:rPr>
                <w:color w:val="000000"/>
                <w:sz w:val="20"/>
                <w:szCs w:val="20"/>
              </w:rPr>
              <w:br/>
              <w:t>с гантелями.</w:t>
            </w:r>
            <w:r w:rsidRPr="00F70B8E">
              <w:rPr>
                <w:color w:val="000000"/>
                <w:sz w:val="20"/>
                <w:szCs w:val="20"/>
              </w:rPr>
              <w:br/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  <w:t>игры «Замо-</w:t>
            </w:r>
            <w:r w:rsidRPr="00F70B8E">
              <w:rPr>
                <w:color w:val="000000"/>
                <w:sz w:val="20"/>
                <w:szCs w:val="20"/>
              </w:rPr>
              <w:br/>
              <w:t>розки»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 правильно</w:t>
            </w:r>
            <w:r w:rsidRPr="00F70B8E">
              <w:rPr>
                <w:color w:val="000000"/>
                <w:sz w:val="20"/>
                <w:szCs w:val="20"/>
              </w:rPr>
              <w:br/>
              <w:t>дышать?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z w:val="20"/>
                <w:szCs w:val="20"/>
              </w:rPr>
              <w:t>развивать</w:t>
            </w:r>
            <w:r w:rsidRPr="00F70B8E">
              <w:rPr>
                <w:color w:val="000000"/>
                <w:sz w:val="20"/>
                <w:szCs w:val="20"/>
              </w:rPr>
              <w:br/>
              <w:t>мышцы, участ-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вующие в процессе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дыхания; закреп-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лять навык выпол-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нения упражнений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 гантелями раз-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личными спосо-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бами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ритм при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полнении дыха-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тельных упраж-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нений;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дить подвиж-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ные игры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16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15.04</w:t>
            </w:r>
          </w:p>
        </w:tc>
      </w:tr>
      <w:tr w:rsidR="001C4D0F" w:rsidRPr="00F70B8E">
        <w:trPr>
          <w:trHeight w:hRule="exact" w:val="1427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86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Контроль</w:t>
            </w:r>
            <w:r w:rsidRPr="00F70B8E">
              <w:rPr>
                <w:color w:val="000000"/>
                <w:sz w:val="20"/>
                <w:szCs w:val="20"/>
              </w:rPr>
              <w:br/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двигательных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качеств: наклон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вперед из поло-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кор-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знаний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вести контроль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 развитием дви-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гательных качеств?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навык выполнения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9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9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238"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упражнения</w:t>
            </w:r>
            <w:r w:rsidRPr="00F70B8E">
              <w:rPr>
                <w:color w:val="000000"/>
                <w:sz w:val="20"/>
                <w:szCs w:val="20"/>
              </w:rPr>
              <w:br/>
              <w:t>для развития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гибкости раз-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15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16.04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9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1"/>
        <w:gridCol w:w="1779"/>
        <w:gridCol w:w="893"/>
        <w:gridCol w:w="593"/>
        <w:gridCol w:w="2087"/>
        <w:gridCol w:w="5848"/>
        <w:gridCol w:w="1779"/>
        <w:gridCol w:w="938"/>
        <w:gridCol w:w="676"/>
      </w:tblGrid>
      <w:tr w:rsidR="001C4D0F" w:rsidRPr="00F70B8E">
        <w:trPr>
          <w:trHeight w:hRule="exact" w:val="230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1668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right="194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жения стоя.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Игра «Третий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лишний»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58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и уме-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наклона вперед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из положения стоя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личными спо-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собами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45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(наклон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вперед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9"/>
                <w:sz w:val="20"/>
                <w:szCs w:val="20"/>
              </w:rPr>
              <w:t>из поло-</w:t>
            </w:r>
            <w:r w:rsidRPr="00F70B8E">
              <w:rPr>
                <w:color w:val="000000"/>
                <w:spacing w:val="-9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жения</w:t>
            </w:r>
            <w:r w:rsidRPr="00F70B8E">
              <w:rPr>
                <w:color w:val="000000"/>
                <w:sz w:val="20"/>
                <w:szCs w:val="20"/>
              </w:rPr>
              <w:br/>
              <w:t>стоя)</w:t>
            </w:r>
          </w:p>
        </w:tc>
        <w:tc>
          <w:tcPr>
            <w:tcW w:w="6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4745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87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  <w:t>вание дыхатель-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  <w:t>ных упражнений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 методике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А. Стрельнико-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вой. Контроль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  <w:t>двигательных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качеств: подъем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туловища из 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ложения лежа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8"/>
                <w:sz w:val="20"/>
                <w:szCs w:val="20"/>
              </w:rPr>
              <w:t>на спине за 30 се-</w:t>
            </w:r>
            <w:r w:rsidRPr="00F70B8E">
              <w:rPr>
                <w:color w:val="000000"/>
                <w:spacing w:val="-8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кунд.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игры «Уверты-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вайся от мяча»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Техника выполне-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ния упражнений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дыхательной гим-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настики. Какие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качества развива-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ются при выпол-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нении подъема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туловища из 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ложения лежа?</w:t>
            </w:r>
            <w:r w:rsidRPr="00F70B8E">
              <w:rPr>
                <w:color w:val="000000"/>
                <w:sz w:val="20"/>
                <w:szCs w:val="20"/>
              </w:rPr>
              <w:br/>
              <w:t>Цели: учить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полнять упражне-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ния дыхательной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гимнастики; пра-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вильно выполнять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поднимание туло-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вища из положения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лежа на время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 в общении и взаимодействии; договариваются о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22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технически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правильно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полнять упраж-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нения дыха-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тельной гимна-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стики;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22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дить подвиж-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ные игры;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2" w:lineRule="exact"/>
              <w:ind w:right="22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правила взаи-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 игроками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(подъ-</w:t>
            </w:r>
            <w:r w:rsidRPr="00F70B8E">
              <w:rPr>
                <w:color w:val="000000"/>
                <w:sz w:val="20"/>
                <w:szCs w:val="20"/>
              </w:rPr>
              <w:br/>
              <w:t>ем ту-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ловища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из по-</w:t>
            </w:r>
            <w:r w:rsidRPr="00F70B8E">
              <w:rPr>
                <w:color w:val="000000"/>
                <w:sz w:val="20"/>
                <w:szCs w:val="20"/>
              </w:rPr>
              <w:br/>
              <w:t>ложе-</w:t>
            </w:r>
            <w:r w:rsidRPr="00F70B8E">
              <w:rPr>
                <w:color w:val="000000"/>
                <w:sz w:val="20"/>
                <w:szCs w:val="20"/>
              </w:rPr>
              <w:br/>
              <w:t>ния</w:t>
            </w:r>
            <w:r w:rsidRPr="00F70B8E">
              <w:rPr>
                <w:color w:val="000000"/>
                <w:sz w:val="20"/>
                <w:szCs w:val="20"/>
              </w:rPr>
              <w:br/>
              <w:t>лежа)</w:t>
            </w:r>
          </w:p>
        </w:tc>
        <w:tc>
          <w:tcPr>
            <w:tcW w:w="6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17.04</w:t>
            </w:r>
          </w:p>
        </w:tc>
      </w:tr>
      <w:tr w:rsidR="001C4D0F" w:rsidRPr="00F70B8E">
        <w:trPr>
          <w:trHeight w:hRule="exact" w:val="3630"/>
        </w:trPr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Обучение гим-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настике для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глаз. Разучива-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 игровых</w:t>
            </w:r>
            <w:r w:rsidRPr="00F70B8E">
              <w:rPr>
                <w:color w:val="000000"/>
                <w:sz w:val="20"/>
                <w:szCs w:val="20"/>
              </w:rPr>
              <w:br/>
              <w:t>действий эста-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фет с акробати-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ческими упраж-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нениями.</w:t>
            </w:r>
            <w:r w:rsidRPr="00F70B8E">
              <w:rPr>
                <w:color w:val="000000"/>
                <w:sz w:val="20"/>
                <w:szCs w:val="20"/>
              </w:rPr>
              <w:br/>
              <w:t>Игра «Пере-</w:t>
            </w:r>
            <w:r w:rsidRPr="00F70B8E">
              <w:rPr>
                <w:color w:val="000000"/>
                <w:sz w:val="20"/>
                <w:szCs w:val="20"/>
              </w:rPr>
              <w:br/>
              <w:t>тяжки»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Изуче-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7"/>
                <w:sz w:val="20"/>
                <w:szCs w:val="20"/>
              </w:rPr>
              <w:t>нового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мате-</w:t>
            </w:r>
            <w:r w:rsidRPr="00F70B8E">
              <w:rPr>
                <w:color w:val="000000"/>
                <w:sz w:val="20"/>
                <w:szCs w:val="20"/>
              </w:rPr>
              <w:br/>
              <w:t>риала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4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ного выполнения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акробатических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упражнений в эс-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тафетах.</w:t>
            </w:r>
            <w:r w:rsidRPr="00F70B8E">
              <w:rPr>
                <w:color w:val="000000"/>
                <w:sz w:val="20"/>
                <w:szCs w:val="20"/>
              </w:rPr>
              <w:br/>
              <w:t>Цели: учить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полнять гимнасти-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ку для глаз; вы-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полнять команд-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ные действия в эс-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тафете для закреп-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ления учебного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материала</w:t>
            </w:r>
          </w:p>
        </w:tc>
        <w:tc>
          <w:tcPr>
            <w:tcW w:w="58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самостоятель-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но применять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гимнастику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для глаз в физ-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культминутках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22.04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02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781"/>
        <w:gridCol w:w="890"/>
        <w:gridCol w:w="584"/>
        <w:gridCol w:w="2080"/>
        <w:gridCol w:w="5842"/>
        <w:gridCol w:w="1743"/>
        <w:gridCol w:w="950"/>
        <w:gridCol w:w="711"/>
      </w:tblGrid>
      <w:tr w:rsidR="001C4D0F" w:rsidRPr="00F70B8E">
        <w:trPr>
          <w:trHeight w:hRule="exact" w:val="391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66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614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89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Объяснение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правил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ности на спор-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тивной пло-</w:t>
            </w:r>
            <w:r w:rsidRPr="00F70B8E">
              <w:rPr>
                <w:color w:val="000000"/>
                <w:sz w:val="20"/>
                <w:szCs w:val="20"/>
              </w:rPr>
              <w:br/>
              <w:t>щадке.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Развитие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носливости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ходьбе, беге,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прыжках, играх.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«Салки-дого-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нялки»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Правила безопас-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ного поведения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 спортивной пло-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щадке.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закреплять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навыки выполне-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ния упражнений</w:t>
            </w:r>
            <w:r w:rsidRPr="00F70B8E">
              <w:rPr>
                <w:color w:val="000000"/>
                <w:sz w:val="20"/>
                <w:szCs w:val="20"/>
              </w:rPr>
              <w:br/>
              <w:t>на развитие вы-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носливости раз-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личными спосо-</w:t>
            </w:r>
            <w:r w:rsidRPr="00F70B8E">
              <w:rPr>
                <w:color w:val="000000"/>
                <w:sz w:val="20"/>
                <w:szCs w:val="20"/>
              </w:rPr>
              <w:br/>
              <w:t>бами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z w:val="20"/>
                <w:szCs w:val="20"/>
              </w:rPr>
              <w:br/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правила пове-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дения и преду-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преждения</w:t>
            </w:r>
            <w:r w:rsidRPr="00F70B8E">
              <w:rPr>
                <w:color w:val="000000"/>
                <w:sz w:val="20"/>
                <w:szCs w:val="20"/>
              </w:rPr>
              <w:br/>
              <w:t>травматизма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во время заня-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тий физически-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ми упражне-</w:t>
            </w:r>
            <w:r w:rsidRPr="00F70B8E">
              <w:rPr>
                <w:color w:val="000000"/>
                <w:sz w:val="20"/>
                <w:szCs w:val="20"/>
              </w:rPr>
              <w:br/>
              <w:t>ниями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22" w:right="158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23.04</w:t>
            </w:r>
          </w:p>
        </w:tc>
      </w:tr>
      <w:tr w:rsidR="001C4D0F" w:rsidRPr="00F70B8E">
        <w:trPr>
          <w:trHeight w:hRule="exact" w:val="3567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90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вание техники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высокого и низ-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кого старта.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Развитие скоро-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стных качеств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 беге с ускоре-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нием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65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При каких видах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бега применяются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низкий и высокий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старты?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65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совершен-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ствовать технику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низкого и высоко-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го старта; разви-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вать скоростные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качества в беге</w:t>
            </w:r>
            <w:r w:rsidRPr="00F70B8E">
              <w:rPr>
                <w:color w:val="000000"/>
                <w:sz w:val="20"/>
                <w:szCs w:val="20"/>
              </w:rPr>
              <w:br/>
              <w:t>с ускорением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65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легкоатлетиче-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ские упражне-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ния;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right="65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распределять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свои силы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65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во время бега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с ускорением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left="7" w:right="17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24.04</w:t>
            </w:r>
          </w:p>
        </w:tc>
      </w:tr>
      <w:tr w:rsidR="001C4D0F" w:rsidRPr="00F70B8E">
        <w:trPr>
          <w:trHeight w:hRule="exact" w:val="2707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91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вание техники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прыжка в длину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разбега. Разу-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чивание игро-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вых действий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эстафеты «Кто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дальше прыг-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нет?»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58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выполняется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прыжок в длину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разбега?</w:t>
            </w:r>
            <w:r w:rsidRPr="00F70B8E">
              <w:rPr>
                <w:color w:val="000000"/>
                <w:sz w:val="20"/>
                <w:szCs w:val="20"/>
              </w:rPr>
              <w:br/>
              <w:t>Цели: закрепить</w:t>
            </w:r>
            <w:r w:rsidRPr="00F70B8E">
              <w:rPr>
                <w:color w:val="000000"/>
                <w:sz w:val="20"/>
                <w:szCs w:val="20"/>
              </w:rPr>
              <w:br/>
              <w:t>навык прыжка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длину с разбега</w:t>
            </w:r>
          </w:p>
        </w:tc>
        <w:tc>
          <w:tcPr>
            <w:tcW w:w="5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пользуют установленные правила в контроле способа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</w:p>
        </w:tc>
        <w:tc>
          <w:tcPr>
            <w:tcW w:w="1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прыжок в длину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разбега, со-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блюдая правила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безопасного</w:t>
            </w:r>
            <w:r w:rsidRPr="00F70B8E">
              <w:rPr>
                <w:color w:val="000000"/>
                <w:sz w:val="20"/>
                <w:szCs w:val="20"/>
              </w:rPr>
              <w:br/>
              <w:t>приземления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81" w:lineRule="exact"/>
              <w:ind w:left="7" w:right="187"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29.04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10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97"/>
        <w:gridCol w:w="1769"/>
        <w:gridCol w:w="889"/>
        <w:gridCol w:w="597"/>
        <w:gridCol w:w="2060"/>
        <w:gridCol w:w="5830"/>
        <w:gridCol w:w="1761"/>
        <w:gridCol w:w="933"/>
        <w:gridCol w:w="672"/>
      </w:tblGrid>
      <w:tr w:rsidR="001C4D0F" w:rsidRPr="00F70B8E">
        <w:trPr>
          <w:trHeight w:hRule="exact" w:val="436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859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66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щие интересы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1C4D0F" w:rsidRPr="00F70B8E">
        <w:trPr>
          <w:trHeight w:hRule="exact" w:val="3108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92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Контроль за раз-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  <w:t>витием двига-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тельных качеств: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челночный бег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3 х Юм.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вание прыжков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через низкие</w:t>
            </w:r>
            <w:r w:rsidRPr="00F70B8E">
              <w:rPr>
                <w:color w:val="000000"/>
                <w:sz w:val="20"/>
                <w:szCs w:val="20"/>
              </w:rPr>
              <w:br/>
              <w:t>барьеры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  <w:t>знаний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уме-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развивать пры-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гучесть и коорди-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нацию в беге с низ-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кими барьерами?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совершен-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ствовать технику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челночного бега,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развивать скорост-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но-силовые каче-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ства в прыжках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через барьеры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упражнения для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развития пры-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гучести, быст-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роты, ловкости;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прыжки, со-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блюдая правила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безопасного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приземления</w:t>
            </w:r>
          </w:p>
        </w:tc>
        <w:tc>
          <w:tcPr>
            <w:tcW w:w="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(чел-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ночный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бег)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30.04</w:t>
            </w:r>
          </w:p>
        </w:tc>
      </w:tr>
      <w:tr w:rsidR="001C4D0F" w:rsidRPr="00F70B8E">
        <w:trPr>
          <w:trHeight w:hRule="exact" w:val="3108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93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Развитие скоро-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стных качеств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 беге на 30 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 высокого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низкого стар-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та. Разучивание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упражнений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полосы препят-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ствий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Какова техника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финиширования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 беге?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22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закрепить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навык выполнения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бега на короткую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дистанцию, разви-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вать скоростные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качества в беге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препятствиями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бег на корот-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кую дистанцию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учетом фини-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ширования;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59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равномерно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распределять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свои силы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во время бега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с препятствиями</w:t>
            </w:r>
          </w:p>
        </w:tc>
        <w:tc>
          <w:tcPr>
            <w:tcW w:w="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173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06.05</w:t>
            </w:r>
          </w:p>
        </w:tc>
      </w:tr>
      <w:tr w:rsidR="001C4D0F" w:rsidRPr="00F70B8E">
        <w:trPr>
          <w:trHeight w:hRule="exact" w:val="2818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94</w:t>
            </w:r>
          </w:p>
        </w:tc>
        <w:tc>
          <w:tcPr>
            <w:tcW w:w="17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6"/>
                <w:sz w:val="20"/>
                <w:szCs w:val="20"/>
              </w:rPr>
              <w:t>Контроль за раз-</w:t>
            </w:r>
            <w:r w:rsidRPr="00F70B8E">
              <w:rPr>
                <w:color w:val="000000"/>
                <w:spacing w:val="-6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витием двигате-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льных качеств: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бег на 30 м.</w:t>
            </w:r>
            <w:r w:rsidRPr="00F70B8E">
              <w:rPr>
                <w:color w:val="000000"/>
                <w:sz w:val="20"/>
                <w:szCs w:val="20"/>
              </w:rPr>
              <w:br/>
              <w:t>Объяснение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 безопас-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ного поведения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спортивной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площадке</w:t>
            </w:r>
          </w:p>
        </w:tc>
        <w:tc>
          <w:tcPr>
            <w:tcW w:w="8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и 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right="50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2"/>
                <w:sz w:val="20"/>
                <w:szCs w:val="20"/>
              </w:rPr>
              <w:t>Как работать над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распределением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сил на дистанции?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закрепить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навык бега в рав-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номерном темпе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 с ускорением</w:t>
            </w:r>
          </w:p>
        </w:tc>
        <w:tc>
          <w:tcPr>
            <w:tcW w:w="5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52" w:lineRule="exact"/>
              <w:ind w:right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59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 бег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 30 метров,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используя тех-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нику стартово-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го ускорения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финиширо-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вания</w:t>
            </w:r>
          </w:p>
        </w:tc>
        <w:tc>
          <w:tcPr>
            <w:tcW w:w="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2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(бег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8"/>
                <w:sz w:val="20"/>
                <w:szCs w:val="20"/>
              </w:rPr>
              <w:t>на 30 м)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07.05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16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2"/>
        <w:gridCol w:w="1774"/>
        <w:gridCol w:w="891"/>
        <w:gridCol w:w="592"/>
        <w:gridCol w:w="2082"/>
        <w:gridCol w:w="5834"/>
        <w:gridCol w:w="1767"/>
        <w:gridCol w:w="943"/>
        <w:gridCol w:w="711"/>
      </w:tblGrid>
      <w:tr w:rsidR="001C4D0F" w:rsidRPr="00F70B8E">
        <w:trPr>
          <w:trHeight w:hRule="exact" w:val="421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648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ind w:right="252"/>
              <w:jc w:val="righ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600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95</w:t>
            </w:r>
          </w:p>
        </w:tc>
        <w:tc>
          <w:tcPr>
            <w:tcW w:w="17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Медленный бег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до 1000 м. Ме-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тание теннисно-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го мяча в цель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и на дальность,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развитие вы-</w:t>
            </w:r>
            <w:r w:rsidRPr="00F70B8E">
              <w:rPr>
                <w:color w:val="000000"/>
                <w:sz w:val="20"/>
                <w:szCs w:val="20"/>
              </w:rPr>
              <w:br/>
              <w:t>носливости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распределять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силы при длитель-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ном беге?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учить пра-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вильной постанов-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ке рук и ног при</w:t>
            </w:r>
            <w:r w:rsidRPr="00F70B8E">
              <w:rPr>
                <w:color w:val="000000"/>
                <w:sz w:val="20"/>
                <w:szCs w:val="20"/>
              </w:rPr>
              <w:br/>
              <w:t>метаниях</w:t>
            </w:r>
          </w:p>
        </w:tc>
        <w:tc>
          <w:tcPr>
            <w:tcW w:w="5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95"/>
              </w:tabs>
              <w:spacing w:line="274" w:lineRule="exact"/>
              <w:ind w:left="7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  <w:t>легкоатлетиче-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ские упражне-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7"/>
                <w:sz w:val="20"/>
                <w:szCs w:val="20"/>
              </w:rPr>
              <w:t>ния - медленный</w:t>
            </w:r>
            <w:r w:rsidRPr="00F70B8E">
              <w:rPr>
                <w:color w:val="000000"/>
                <w:spacing w:val="-7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бег до 1000 м;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95"/>
              </w:tabs>
              <w:spacing w:line="274" w:lineRule="exact"/>
              <w:ind w:left="7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метание тен-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нисного мяча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правильной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постановкой</w:t>
            </w:r>
            <w:r w:rsidRPr="00F70B8E">
              <w:rPr>
                <w:color w:val="000000"/>
                <w:sz w:val="20"/>
                <w:szCs w:val="20"/>
              </w:rPr>
              <w:br/>
              <w:t>рук и ног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22" w:right="144" w:firstLine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08.05</w:t>
            </w:r>
          </w:p>
        </w:tc>
      </w:tr>
      <w:tr w:rsidR="001C4D0F" w:rsidRPr="00F70B8E">
        <w:trPr>
          <w:trHeight w:hRule="exact" w:val="3264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96</w:t>
            </w:r>
          </w:p>
        </w:tc>
        <w:tc>
          <w:tcPr>
            <w:tcW w:w="17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Контроль за раз-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витием двигате-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льных качеств: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метание мешоч-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ка на дальность.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«За мячом про-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тивника»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кор-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рекция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знаний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Каковы правила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выполнения мета-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ния?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50" w:firstLine="14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учить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полнять игровые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действия и упраж-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нения подвижных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игр разной функ-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циональной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направленности</w:t>
            </w:r>
          </w:p>
        </w:tc>
        <w:tc>
          <w:tcPr>
            <w:tcW w:w="5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 w:firstLine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при выполнении упражнений и участии в игре; прини-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щему решению в совместной деятельности, ориентиру-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любие и упорство в достижении поставленных целей</w:t>
            </w:r>
          </w:p>
        </w:tc>
        <w:tc>
          <w:tcPr>
            <w:tcW w:w="1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вать подвижные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игры;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81"/>
              </w:tabs>
              <w:spacing w:line="266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правила взаи-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 игроками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качеств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13.05</w:t>
            </w:r>
          </w:p>
        </w:tc>
      </w:tr>
      <w:tr w:rsidR="001C4D0F" w:rsidRPr="00F70B8E">
        <w:trPr>
          <w:trHeight w:hRule="exact" w:val="2999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97</w:t>
            </w:r>
          </w:p>
        </w:tc>
        <w:tc>
          <w:tcPr>
            <w:tcW w:w="17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Медленный бег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до 1000 м. Кон-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троль пульса.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«Горячая кар-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тошка»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29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проводится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подсчет пульса?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учить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полнять подсчет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пульса до занятий,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после нагрузки,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после восстанов-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ления</w:t>
            </w:r>
          </w:p>
        </w:tc>
        <w:tc>
          <w:tcPr>
            <w:tcW w:w="5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любие и упорство в достижении поставленных целей</w:t>
            </w:r>
          </w:p>
        </w:tc>
        <w:tc>
          <w:tcPr>
            <w:tcW w:w="1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выполнять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подсчет пульса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до занятий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6"/>
                <w:sz w:val="20"/>
                <w:szCs w:val="20"/>
              </w:rPr>
              <w:t>и после нагрузки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87" w:hanging="22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14.05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32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8"/>
        <w:gridCol w:w="1789"/>
        <w:gridCol w:w="887"/>
        <w:gridCol w:w="594"/>
        <w:gridCol w:w="2081"/>
        <w:gridCol w:w="5862"/>
        <w:gridCol w:w="1773"/>
        <w:gridCol w:w="939"/>
        <w:gridCol w:w="699"/>
      </w:tblGrid>
      <w:tr w:rsidR="001C4D0F" w:rsidRPr="00F70B8E">
        <w:trPr>
          <w:trHeight w:hRule="exact" w:val="275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</w:t>
            </w:r>
          </w:p>
        </w:tc>
      </w:tr>
      <w:tr w:rsidR="001C4D0F" w:rsidRPr="00F70B8E">
        <w:trPr>
          <w:trHeight w:hRule="exact" w:val="3308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98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94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Контроль</w:t>
            </w:r>
            <w:r w:rsidRPr="00F70B8E">
              <w:rPr>
                <w:color w:val="000000"/>
                <w:sz w:val="20"/>
                <w:szCs w:val="20"/>
              </w:rPr>
              <w:br/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  <w:t>двигательных</w:t>
            </w:r>
            <w:r w:rsidRPr="00F70B8E">
              <w:rPr>
                <w:color w:val="000000"/>
                <w:sz w:val="20"/>
                <w:szCs w:val="20"/>
              </w:rPr>
              <w:br/>
              <w:t>качеств: бег</w:t>
            </w:r>
            <w:r w:rsidRPr="00F70B8E">
              <w:rPr>
                <w:color w:val="000000"/>
                <w:sz w:val="20"/>
                <w:szCs w:val="20"/>
              </w:rPr>
              <w:br/>
              <w:t>на 1000 м.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Игра в пионер-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бол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работать над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распределением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сил на дистанции?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учить бегу</w:t>
            </w:r>
            <w:r w:rsidRPr="00F70B8E">
              <w:rPr>
                <w:color w:val="000000"/>
                <w:sz w:val="20"/>
                <w:szCs w:val="20"/>
              </w:rPr>
              <w:br/>
              <w:t>в равномерном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темпе на длитель-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ное расстояние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самостоятельно выделяют и формули-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руют познавательные цели.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вносят необходимые коррективы в дей-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ствие после его завершения на основе его оценки и учета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характера сделанных ошибок.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задают вопросы; контролируют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действия партнера; договариваются и приходят к общему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решению в совместной деятельности.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проявляют положительные качества</w:t>
            </w:r>
            <w:r w:rsidRPr="00F70B8E">
              <w:rPr>
                <w:color w:val="000000"/>
                <w:sz w:val="20"/>
                <w:szCs w:val="20"/>
              </w:rPr>
              <w:br/>
              <w:t>личности и управляют своими эмоциями 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нестандартных ситуациях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36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равномерно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распределять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свои силы для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завершения</w:t>
            </w:r>
            <w:r w:rsidRPr="00F70B8E">
              <w:rPr>
                <w:color w:val="000000"/>
                <w:sz w:val="20"/>
                <w:szCs w:val="20"/>
              </w:rPr>
              <w:br/>
              <w:t>длительного</w:t>
            </w:r>
            <w:r w:rsidRPr="00F70B8E">
              <w:rPr>
                <w:color w:val="000000"/>
                <w:sz w:val="20"/>
                <w:szCs w:val="20"/>
              </w:rPr>
              <w:br/>
              <w:t>бега;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36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оценивать ве-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личину нагруз-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ки по частоте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пульса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(бег на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1000 м)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15.05</w:t>
            </w:r>
          </w:p>
        </w:tc>
      </w:tr>
      <w:tr w:rsidR="001C4D0F" w:rsidRPr="00F70B8E">
        <w:trPr>
          <w:trHeight w:hRule="exact" w:val="3308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99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7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Развитие вы-</w:t>
            </w:r>
            <w:r w:rsidRPr="00F70B8E">
              <w:rPr>
                <w:color w:val="000000"/>
                <w:sz w:val="20"/>
                <w:szCs w:val="20"/>
              </w:rPr>
              <w:br/>
              <w:t>носливости</w:t>
            </w:r>
            <w:r w:rsidRPr="00F70B8E">
              <w:rPr>
                <w:color w:val="000000"/>
                <w:sz w:val="20"/>
                <w:szCs w:val="20"/>
              </w:rPr>
              <w:br/>
              <w:t>в кроссовой</w:t>
            </w:r>
            <w:r w:rsidRPr="00F70B8E">
              <w:rPr>
                <w:color w:val="000000"/>
                <w:sz w:val="20"/>
                <w:szCs w:val="20"/>
              </w:rPr>
              <w:br/>
              <w:t>подготовке.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Совершенство-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вание броска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ловли мяча.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Игра в пионер-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бол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36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Ком-</w:t>
            </w:r>
            <w:r w:rsidRPr="00F70B8E">
              <w:rPr>
                <w:color w:val="000000"/>
                <w:sz w:val="20"/>
                <w:szCs w:val="20"/>
              </w:rPr>
              <w:br/>
              <w:t>бини-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5"/>
                <w:sz w:val="20"/>
                <w:szCs w:val="20"/>
              </w:rPr>
              <w:t>рован-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чередовать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ходьбу и бег</w:t>
            </w:r>
            <w:r w:rsidRPr="00F70B8E">
              <w:rPr>
                <w:color w:val="000000"/>
                <w:sz w:val="20"/>
                <w:szCs w:val="20"/>
              </w:rPr>
              <w:br/>
              <w:t>в кроссовом</w:t>
            </w:r>
            <w:r w:rsidRPr="00F70B8E">
              <w:rPr>
                <w:color w:val="000000"/>
                <w:sz w:val="20"/>
                <w:szCs w:val="20"/>
              </w:rPr>
              <w:br/>
              <w:t>забеге?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8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Цели: учить чере-</w:t>
            </w:r>
            <w:r w:rsidRPr="00F70B8E">
              <w:rPr>
                <w:color w:val="000000"/>
                <w:sz w:val="20"/>
                <w:szCs w:val="20"/>
              </w:rPr>
              <w:br/>
              <w:t>довать ходьбу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 бег в кроссовом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забеге; совершен-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ствовать навык</w:t>
            </w:r>
            <w:r w:rsidRPr="00F70B8E">
              <w:rPr>
                <w:color w:val="000000"/>
                <w:sz w:val="20"/>
                <w:szCs w:val="20"/>
              </w:rPr>
              <w:br/>
              <w:t>броска и ловли</w:t>
            </w:r>
            <w:r w:rsidRPr="00F70B8E">
              <w:rPr>
                <w:color w:val="000000"/>
                <w:sz w:val="20"/>
                <w:szCs w:val="20"/>
              </w:rPr>
              <w:br/>
              <w:t>мяча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планируют свои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оце-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нивают правильность выполнения действия; адекватно</w:t>
            </w:r>
            <w:r w:rsidRPr="00F70B8E">
              <w:rPr>
                <w:color w:val="000000"/>
                <w:sz w:val="20"/>
                <w:szCs w:val="20"/>
              </w:rPr>
              <w:br/>
              <w:t>воспринимают оценку учителя.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используют речь для регуляции</w:t>
            </w:r>
            <w:r w:rsidRPr="00F70B8E">
              <w:rPr>
                <w:color w:val="000000"/>
                <w:sz w:val="20"/>
                <w:szCs w:val="20"/>
              </w:rPr>
              <w:br/>
              <w:t>своего действия.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43"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равномерно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распределять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свои силы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43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в кроссовом</w:t>
            </w:r>
            <w:r w:rsidRPr="00F70B8E">
              <w:rPr>
                <w:color w:val="000000"/>
                <w:sz w:val="20"/>
                <w:szCs w:val="20"/>
              </w:rPr>
              <w:br/>
              <w:t>забеге;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right="4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оценивать ве-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личину нагруз-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ки по частоте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пульса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166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20.05</w:t>
            </w:r>
          </w:p>
        </w:tc>
      </w:tr>
      <w:tr w:rsidR="001C4D0F" w:rsidRPr="00F70B8E">
        <w:trPr>
          <w:trHeight w:hRule="exact" w:val="3316"/>
        </w:trPr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5"/>
                <w:sz w:val="20"/>
                <w:szCs w:val="20"/>
              </w:rPr>
              <w:t>Контроль за раз-</w:t>
            </w:r>
            <w:r w:rsidRPr="00F70B8E">
              <w:rPr>
                <w:color w:val="000000"/>
                <w:spacing w:val="-5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витием двигате-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льных качеств: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прыжок в длину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прямого раз-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бега способом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«согнув ноги».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Подвижная игра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«Вызов номе-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ров»</w:t>
            </w:r>
          </w:p>
        </w:tc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  <w:t>знаний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Как вести контроль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 развитием дви-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гательных качеств?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Цели: закреплять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навык выполнения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прыжка с прямого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разбега</w:t>
            </w:r>
          </w:p>
        </w:tc>
        <w:tc>
          <w:tcPr>
            <w:tcW w:w="5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z w:val="20"/>
                <w:szCs w:val="20"/>
              </w:rPr>
              <w:br/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технически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правильно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выполнять пры-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жок с разбега;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74"/>
              </w:tabs>
              <w:spacing w:line="274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  <w:t>соблюдать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правила взаи-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модействия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с игроками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(пры-</w:t>
            </w:r>
            <w:r w:rsidRPr="00F70B8E">
              <w:rPr>
                <w:color w:val="000000"/>
                <w:sz w:val="20"/>
                <w:szCs w:val="20"/>
              </w:rPr>
              <w:br/>
              <w:t>жок</w:t>
            </w:r>
            <w:r w:rsidRPr="00F70B8E">
              <w:rPr>
                <w:color w:val="000000"/>
                <w:sz w:val="20"/>
                <w:szCs w:val="20"/>
              </w:rPr>
              <w:br/>
              <w:t>в дли-</w:t>
            </w:r>
            <w:r w:rsidRPr="00F70B8E">
              <w:rPr>
                <w:color w:val="000000"/>
                <w:sz w:val="20"/>
                <w:szCs w:val="20"/>
              </w:rPr>
              <w:br/>
              <w:t>ну)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21.05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tbl>
      <w:tblPr>
        <w:tblW w:w="15219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7"/>
        <w:gridCol w:w="1785"/>
        <w:gridCol w:w="892"/>
        <w:gridCol w:w="592"/>
        <w:gridCol w:w="2077"/>
        <w:gridCol w:w="5855"/>
        <w:gridCol w:w="1762"/>
        <w:gridCol w:w="944"/>
        <w:gridCol w:w="705"/>
      </w:tblGrid>
      <w:tr w:rsidR="001C4D0F" w:rsidRPr="00F70B8E">
        <w:trPr>
          <w:trHeight w:hRule="exact" w:val="121"/>
        </w:trPr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1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2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3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4</w:t>
            </w: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5</w:t>
            </w:r>
          </w:p>
        </w:tc>
        <w:tc>
          <w:tcPr>
            <w:tcW w:w="5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6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7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8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DE7B62">
            <w:pPr>
              <w:pStyle w:val="NoSpacing"/>
            </w:pPr>
            <w:r w:rsidRPr="00F70B8E">
              <w:t>9</w:t>
            </w:r>
          </w:p>
        </w:tc>
      </w:tr>
      <w:tr w:rsidR="001C4D0F" w:rsidRPr="00F70B8E">
        <w:trPr>
          <w:trHeight w:hRule="exact" w:val="3574"/>
        </w:trPr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101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7" w:firstLine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Контроль</w:t>
            </w:r>
            <w:r w:rsidRPr="00F70B8E">
              <w:rPr>
                <w:color w:val="000000"/>
                <w:sz w:val="20"/>
                <w:szCs w:val="20"/>
              </w:rPr>
              <w:br/>
              <w:t>за развитием</w:t>
            </w:r>
            <w:r w:rsidRPr="00F70B8E">
              <w:rPr>
                <w:color w:val="000000"/>
                <w:sz w:val="20"/>
                <w:szCs w:val="20"/>
              </w:rPr>
              <w:br/>
              <w:t>двигательных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качеств: броски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набивного мяча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из-за головы.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Разучивание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игровых дейст-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вий эстафет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(бег, прыжки,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метания)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Про-</w:t>
            </w:r>
            <w:r w:rsidRPr="00F70B8E">
              <w:rPr>
                <w:color w:val="000000"/>
                <w:sz w:val="20"/>
                <w:szCs w:val="20"/>
              </w:rPr>
              <w:br/>
              <w:t>верка</w:t>
            </w:r>
            <w:r w:rsidRPr="00F70B8E">
              <w:rPr>
                <w:color w:val="000000"/>
                <w:sz w:val="20"/>
                <w:szCs w:val="20"/>
              </w:rPr>
              <w:br/>
              <w:t>и кор-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рекция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знаний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color w:val="000000"/>
                <w:spacing w:val="-4"/>
                <w:sz w:val="20"/>
                <w:szCs w:val="20"/>
              </w:rPr>
              <w:t xml:space="preserve">и 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t>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0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3"/>
                <w:sz w:val="20"/>
                <w:szCs w:val="20"/>
              </w:rPr>
              <w:t>Развитие коорди-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национных спо-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собностей в эста-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фетах.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right="50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выполнять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командные дейст-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вия в эстафете для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закрепления учеб-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ного материала</w:t>
            </w:r>
          </w:p>
        </w:tc>
        <w:tc>
          <w:tcPr>
            <w:tcW w:w="5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z w:val="20"/>
                <w:szCs w:val="20"/>
              </w:rPr>
              <w:t>ставят и формулируют проблемы;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в разнообразии способов решения задач.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i/>
                <w:iCs/>
                <w:color w:val="000000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z w:val="20"/>
                <w:szCs w:val="20"/>
              </w:rPr>
              <w:t>выполняют действия в соответствии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с поставленной задачей и условиями ее реализации; ис-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пользуют установленные правила в контроле способа</w:t>
            </w:r>
            <w:r w:rsidRPr="00F70B8E">
              <w:rPr>
                <w:color w:val="000000"/>
                <w:sz w:val="20"/>
                <w:szCs w:val="20"/>
              </w:rPr>
              <w:br/>
              <w:t>решения.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hanging="7"/>
              <w:rPr>
                <w:sz w:val="20"/>
                <w:szCs w:val="20"/>
              </w:rPr>
            </w:pP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ориентируются на позицию партне-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ра в общении и взаимодействии; договариваются о рас-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пределении функций и ролей в совместной деятельности.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z w:val="20"/>
                <w:szCs w:val="20"/>
              </w:rPr>
              <w:t>оказывают бескорыстную помощь своим</w:t>
            </w:r>
            <w:r w:rsidRPr="00F70B8E">
              <w:rPr>
                <w:color w:val="000000"/>
                <w:sz w:val="20"/>
                <w:szCs w:val="20"/>
              </w:rPr>
              <w:br/>
              <w:t>сверстникам, умеют находить с ними общий язык и об-</w:t>
            </w:r>
            <w:r w:rsidRPr="00F70B8E">
              <w:rPr>
                <w:color w:val="000000"/>
                <w:sz w:val="20"/>
                <w:szCs w:val="20"/>
              </w:rPr>
              <w:br/>
              <w:t>щие интересы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spacing w:line="274" w:lineRule="exact"/>
              <w:ind w:left="7" w:right="302"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 правильно</w:t>
            </w:r>
            <w:r w:rsidRPr="00F70B8E">
              <w:rPr>
                <w:color w:val="000000"/>
                <w:sz w:val="20"/>
                <w:szCs w:val="20"/>
              </w:rPr>
              <w:br/>
              <w:t>передавать</w:t>
            </w:r>
            <w:r w:rsidRPr="00F70B8E">
              <w:rPr>
                <w:color w:val="000000"/>
                <w:sz w:val="20"/>
                <w:szCs w:val="20"/>
              </w:rPr>
              <w:br/>
              <w:t>эстафету</w:t>
            </w:r>
            <w:r w:rsidRPr="00F70B8E">
              <w:rPr>
                <w:color w:val="000000"/>
                <w:sz w:val="20"/>
                <w:szCs w:val="20"/>
              </w:rPr>
              <w:br/>
              <w:t>в различных</w:t>
            </w:r>
            <w:r w:rsidRPr="00F70B8E">
              <w:rPr>
                <w:color w:val="000000"/>
                <w:sz w:val="20"/>
                <w:szCs w:val="20"/>
              </w:rPr>
              <w:br/>
              <w:t>ситуациях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firstLine="7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Кон-</w:t>
            </w:r>
            <w:r w:rsidRPr="00F70B8E">
              <w:rPr>
                <w:color w:val="000000"/>
                <w:sz w:val="20"/>
                <w:szCs w:val="20"/>
              </w:rPr>
              <w:br/>
              <w:t>троль</w:t>
            </w:r>
            <w:r w:rsidRPr="00F70B8E">
              <w:rPr>
                <w:color w:val="000000"/>
                <w:sz w:val="20"/>
                <w:szCs w:val="20"/>
              </w:rPr>
              <w:br/>
              <w:t>двига-</w:t>
            </w:r>
            <w:r w:rsidRPr="00F70B8E">
              <w:rPr>
                <w:color w:val="000000"/>
                <w:sz w:val="20"/>
                <w:szCs w:val="20"/>
              </w:rPr>
              <w:br/>
              <w:t>тель-</w:t>
            </w:r>
            <w:r w:rsidRPr="00F70B8E">
              <w:rPr>
                <w:color w:val="000000"/>
                <w:sz w:val="20"/>
                <w:szCs w:val="20"/>
              </w:rPr>
              <w:br/>
              <w:t>ных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качеств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(броски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  <w:t>набив-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ного</w:t>
            </w:r>
            <w:r w:rsidRPr="00F70B8E">
              <w:rPr>
                <w:color w:val="000000"/>
                <w:sz w:val="20"/>
                <w:szCs w:val="20"/>
              </w:rPr>
              <w:br/>
              <w:t>мяча)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22.05</w:t>
            </w:r>
          </w:p>
        </w:tc>
      </w:tr>
      <w:tr w:rsidR="001C4D0F" w:rsidRPr="00F70B8E">
        <w:trPr>
          <w:trHeight w:hRule="exact" w:val="3849"/>
        </w:trPr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102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Подведение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итогов учебного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года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При-</w:t>
            </w:r>
            <w:r w:rsidRPr="00F70B8E">
              <w:rPr>
                <w:color w:val="000000"/>
                <w:sz w:val="20"/>
                <w:szCs w:val="20"/>
              </w:rPr>
              <w:br/>
              <w:t>мене-</w:t>
            </w:r>
            <w:r w:rsidRPr="00F70B8E">
              <w:rPr>
                <w:color w:val="000000"/>
                <w:sz w:val="20"/>
                <w:szCs w:val="20"/>
              </w:rPr>
              <w:br/>
              <w:t>ние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знаний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  <w:t>и уме-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</w:p>
        </w:tc>
        <w:tc>
          <w:tcPr>
            <w:tcW w:w="2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1"/>
                <w:sz w:val="20"/>
                <w:szCs w:val="20"/>
              </w:rPr>
              <w:t>Как использовать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полученные в про-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цессе обучения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навыки?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22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pacing w:val="-1"/>
                <w:sz w:val="20"/>
                <w:szCs w:val="20"/>
              </w:rPr>
              <w:t xml:space="preserve">Цели: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закреплять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умения и навыки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правильного вы-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полнения основ-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ных видов движе-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ний; осуществлять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подвижные игры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  <w:t>для развития дви-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гательных качеств</w:t>
            </w:r>
          </w:p>
        </w:tc>
        <w:tc>
          <w:tcPr>
            <w:tcW w:w="5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 w:hanging="7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Познавательные: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используют общие приемы решения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поставленных задач.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right="14"/>
              <w:rPr>
                <w:sz w:val="20"/>
                <w:szCs w:val="20"/>
              </w:rPr>
            </w:pPr>
            <w:r w:rsidRPr="00F70B8E">
              <w:rPr>
                <w:i/>
                <w:iCs/>
                <w:color w:val="000000"/>
                <w:spacing w:val="-1"/>
                <w:sz w:val="20"/>
                <w:szCs w:val="20"/>
              </w:rPr>
              <w:t xml:space="preserve">Регулятивные: 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t>принимают и сохраняют учебную задачу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при выполнении упражнений и участии в игре; прини-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мают инструкцию педагога и четко следуют ей; осущест-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вляют итоговый и пошаговый контроль.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z w:val="20"/>
                <w:szCs w:val="20"/>
              </w:rPr>
              <w:t xml:space="preserve">Коммуникативные: </w:t>
            </w:r>
            <w:r w:rsidRPr="00F70B8E">
              <w:rPr>
                <w:color w:val="000000"/>
                <w:sz w:val="20"/>
                <w:szCs w:val="20"/>
              </w:rPr>
              <w:t>договариваются и приходят к об-</w:t>
            </w:r>
            <w:r w:rsidRPr="00F70B8E">
              <w:rPr>
                <w:color w:val="000000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щему решению в совместной деятельности, ориентиру-</w:t>
            </w:r>
            <w:r w:rsidRPr="00F70B8E">
              <w:rPr>
                <w:color w:val="000000"/>
                <w:spacing w:val="-1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ются на позицию партнера в общении и взаимодействии.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b/>
                <w:bCs/>
                <w:i/>
                <w:iCs/>
                <w:color w:val="000000"/>
                <w:spacing w:val="-2"/>
                <w:sz w:val="20"/>
                <w:szCs w:val="20"/>
              </w:rPr>
              <w:t xml:space="preserve">Личностные: 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t>проявляют дисциплинированность, трудо-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pacing w:val="-1"/>
                <w:sz w:val="20"/>
                <w:szCs w:val="20"/>
              </w:rPr>
              <w:t>любие и упорство в достижении поставленных целей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66" w:lineRule="exact"/>
              <w:rPr>
                <w:sz w:val="20"/>
                <w:szCs w:val="20"/>
              </w:rPr>
            </w:pPr>
            <w:r w:rsidRPr="00F70B8E">
              <w:rPr>
                <w:b/>
                <w:bCs/>
                <w:color w:val="000000"/>
                <w:sz w:val="20"/>
                <w:szCs w:val="20"/>
              </w:rPr>
              <w:t>Научатся: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называть игры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3"/>
                <w:sz w:val="20"/>
                <w:szCs w:val="20"/>
              </w:rPr>
              <w:t>и формулиро-</w:t>
            </w:r>
            <w:r w:rsidRPr="00F70B8E">
              <w:rPr>
                <w:color w:val="000000"/>
                <w:spacing w:val="-3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вать их прави-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ла;</w:t>
            </w:r>
          </w:p>
          <w:p w:rsidR="001C4D0F" w:rsidRPr="00F70B8E" w:rsidRDefault="001C4D0F" w:rsidP="00281088">
            <w:pPr>
              <w:shd w:val="clear" w:color="auto" w:fill="FFFFFF"/>
              <w:tabs>
                <w:tab w:val="left" w:pos="266"/>
              </w:tabs>
              <w:spacing w:line="266" w:lineRule="exact"/>
              <w:ind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-</w:t>
            </w:r>
            <w:r w:rsidRPr="00F70B8E">
              <w:rPr>
                <w:color w:val="000000"/>
                <w:sz w:val="20"/>
                <w:szCs w:val="20"/>
              </w:rPr>
              <w:tab/>
            </w:r>
            <w:r w:rsidRPr="00F70B8E">
              <w:rPr>
                <w:color w:val="000000"/>
                <w:spacing w:val="-4"/>
                <w:sz w:val="20"/>
                <w:szCs w:val="20"/>
              </w:rPr>
              <w:t>организовы-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pacing w:val="-2"/>
                <w:sz w:val="20"/>
                <w:szCs w:val="20"/>
              </w:rPr>
              <w:t>вать и прово-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  <w:t>дить подвиж-</w:t>
            </w:r>
            <w:r w:rsidRPr="00F70B8E">
              <w:rPr>
                <w:color w:val="000000"/>
                <w:spacing w:val="-2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ные игры</w:t>
            </w:r>
          </w:p>
          <w:p w:rsidR="001C4D0F" w:rsidRPr="00F70B8E" w:rsidRDefault="001C4D0F" w:rsidP="00281088">
            <w:pPr>
              <w:shd w:val="clear" w:color="auto" w:fill="FFFFFF"/>
              <w:spacing w:line="266" w:lineRule="exact"/>
              <w:ind w:hanging="7"/>
              <w:rPr>
                <w:sz w:val="20"/>
                <w:szCs w:val="20"/>
              </w:rPr>
            </w:pPr>
            <w:r w:rsidRPr="00F70B8E">
              <w:rPr>
                <w:color w:val="000000"/>
                <w:spacing w:val="-4"/>
                <w:sz w:val="20"/>
                <w:szCs w:val="20"/>
              </w:rPr>
              <w:t>в помещении</w:t>
            </w:r>
            <w:r w:rsidRPr="00F70B8E">
              <w:rPr>
                <w:color w:val="000000"/>
                <w:spacing w:val="-4"/>
                <w:sz w:val="20"/>
                <w:szCs w:val="20"/>
              </w:rPr>
              <w:br/>
            </w:r>
            <w:r w:rsidRPr="00F70B8E">
              <w:rPr>
                <w:color w:val="000000"/>
                <w:sz w:val="20"/>
                <w:szCs w:val="20"/>
              </w:rPr>
              <w:t>и на улице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spacing w:line="259" w:lineRule="exact"/>
              <w:ind w:left="7" w:right="173" w:hanging="14"/>
              <w:rPr>
                <w:sz w:val="20"/>
                <w:szCs w:val="20"/>
              </w:rPr>
            </w:pPr>
            <w:r w:rsidRPr="00F70B8E">
              <w:rPr>
                <w:color w:val="000000"/>
                <w:sz w:val="20"/>
                <w:szCs w:val="20"/>
              </w:rPr>
              <w:t>Теку-</w:t>
            </w:r>
            <w:r w:rsidRPr="00F70B8E">
              <w:rPr>
                <w:color w:val="000000"/>
                <w:sz w:val="20"/>
                <w:szCs w:val="20"/>
              </w:rPr>
              <w:br/>
              <w:t>щий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4D0F" w:rsidRPr="00F70B8E" w:rsidRDefault="001C4D0F" w:rsidP="00281088">
            <w:pPr>
              <w:shd w:val="clear" w:color="auto" w:fill="FFFFFF"/>
              <w:rPr>
                <w:sz w:val="20"/>
                <w:szCs w:val="20"/>
              </w:rPr>
            </w:pPr>
            <w:r w:rsidRPr="00F70B8E">
              <w:rPr>
                <w:sz w:val="20"/>
                <w:szCs w:val="20"/>
              </w:rPr>
              <w:t>27.05</w:t>
            </w:r>
          </w:p>
        </w:tc>
      </w:tr>
    </w:tbl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 w:rsidP="00281088">
      <w:pPr>
        <w:rPr>
          <w:sz w:val="20"/>
          <w:szCs w:val="20"/>
        </w:rPr>
      </w:pPr>
    </w:p>
    <w:p w:rsidR="001C4D0F" w:rsidRPr="00DE7B62" w:rsidRDefault="001C4D0F">
      <w:pPr>
        <w:rPr>
          <w:sz w:val="20"/>
          <w:szCs w:val="20"/>
        </w:rPr>
      </w:pPr>
    </w:p>
    <w:sectPr w:rsidR="001C4D0F" w:rsidRPr="00DE7B62" w:rsidSect="00DC2B6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522DC"/>
    <w:rsid w:val="000006B9"/>
    <w:rsid w:val="00001271"/>
    <w:rsid w:val="00021525"/>
    <w:rsid w:val="00022098"/>
    <w:rsid w:val="00025887"/>
    <w:rsid w:val="00025A1F"/>
    <w:rsid w:val="00032DC5"/>
    <w:rsid w:val="0004126A"/>
    <w:rsid w:val="00042627"/>
    <w:rsid w:val="000450F5"/>
    <w:rsid w:val="00047CC5"/>
    <w:rsid w:val="00050C71"/>
    <w:rsid w:val="00055C72"/>
    <w:rsid w:val="00060F68"/>
    <w:rsid w:val="00065819"/>
    <w:rsid w:val="00073464"/>
    <w:rsid w:val="00073685"/>
    <w:rsid w:val="00077B11"/>
    <w:rsid w:val="000807A1"/>
    <w:rsid w:val="00081C87"/>
    <w:rsid w:val="00082788"/>
    <w:rsid w:val="00083865"/>
    <w:rsid w:val="00083C9D"/>
    <w:rsid w:val="00087006"/>
    <w:rsid w:val="00094107"/>
    <w:rsid w:val="000955DB"/>
    <w:rsid w:val="000979D5"/>
    <w:rsid w:val="000A644B"/>
    <w:rsid w:val="000A7EDA"/>
    <w:rsid w:val="000B33E3"/>
    <w:rsid w:val="000B60E5"/>
    <w:rsid w:val="000C3338"/>
    <w:rsid w:val="000C5BCF"/>
    <w:rsid w:val="000C6736"/>
    <w:rsid w:val="000D084D"/>
    <w:rsid w:val="000D2566"/>
    <w:rsid w:val="000D5138"/>
    <w:rsid w:val="000D77D2"/>
    <w:rsid w:val="000D79DD"/>
    <w:rsid w:val="000D7B3D"/>
    <w:rsid w:val="000E37EC"/>
    <w:rsid w:val="000E3A8D"/>
    <w:rsid w:val="000F5AAC"/>
    <w:rsid w:val="00101CBE"/>
    <w:rsid w:val="00106B0C"/>
    <w:rsid w:val="0011251A"/>
    <w:rsid w:val="00113631"/>
    <w:rsid w:val="00114DC1"/>
    <w:rsid w:val="00116E39"/>
    <w:rsid w:val="001171C7"/>
    <w:rsid w:val="001173C7"/>
    <w:rsid w:val="00120631"/>
    <w:rsid w:val="0012135C"/>
    <w:rsid w:val="00125103"/>
    <w:rsid w:val="00127253"/>
    <w:rsid w:val="0013162E"/>
    <w:rsid w:val="00135255"/>
    <w:rsid w:val="0013583F"/>
    <w:rsid w:val="001369A9"/>
    <w:rsid w:val="00142238"/>
    <w:rsid w:val="001433E9"/>
    <w:rsid w:val="00153655"/>
    <w:rsid w:val="00154E25"/>
    <w:rsid w:val="00155D90"/>
    <w:rsid w:val="00155E62"/>
    <w:rsid w:val="001618AF"/>
    <w:rsid w:val="00161A1E"/>
    <w:rsid w:val="00162128"/>
    <w:rsid w:val="0016264E"/>
    <w:rsid w:val="0017036F"/>
    <w:rsid w:val="001724B4"/>
    <w:rsid w:val="00174D02"/>
    <w:rsid w:val="00176D85"/>
    <w:rsid w:val="00181C35"/>
    <w:rsid w:val="00190C33"/>
    <w:rsid w:val="0019354D"/>
    <w:rsid w:val="00194F4B"/>
    <w:rsid w:val="001A12D6"/>
    <w:rsid w:val="001A2575"/>
    <w:rsid w:val="001A5784"/>
    <w:rsid w:val="001B03F5"/>
    <w:rsid w:val="001B36B1"/>
    <w:rsid w:val="001B3B80"/>
    <w:rsid w:val="001B4A9B"/>
    <w:rsid w:val="001B74CF"/>
    <w:rsid w:val="001B7A3C"/>
    <w:rsid w:val="001C4D0F"/>
    <w:rsid w:val="001E3DFC"/>
    <w:rsid w:val="001F08B7"/>
    <w:rsid w:val="001F2A24"/>
    <w:rsid w:val="001F655A"/>
    <w:rsid w:val="00201E72"/>
    <w:rsid w:val="00203874"/>
    <w:rsid w:val="00206352"/>
    <w:rsid w:val="002077F4"/>
    <w:rsid w:val="00221317"/>
    <w:rsid w:val="00222804"/>
    <w:rsid w:val="002242BA"/>
    <w:rsid w:val="0022667C"/>
    <w:rsid w:val="00231548"/>
    <w:rsid w:val="00235264"/>
    <w:rsid w:val="00235FA4"/>
    <w:rsid w:val="00237093"/>
    <w:rsid w:val="00245EC7"/>
    <w:rsid w:val="00246889"/>
    <w:rsid w:val="0024700D"/>
    <w:rsid w:val="002509EA"/>
    <w:rsid w:val="00251EAF"/>
    <w:rsid w:val="002522BB"/>
    <w:rsid w:val="00253467"/>
    <w:rsid w:val="00255042"/>
    <w:rsid w:val="0025662D"/>
    <w:rsid w:val="0026282A"/>
    <w:rsid w:val="00263981"/>
    <w:rsid w:val="0026478A"/>
    <w:rsid w:val="002650B9"/>
    <w:rsid w:val="00266320"/>
    <w:rsid w:val="002668B3"/>
    <w:rsid w:val="00267344"/>
    <w:rsid w:val="00273AB7"/>
    <w:rsid w:val="002744DE"/>
    <w:rsid w:val="002746A7"/>
    <w:rsid w:val="00274F7E"/>
    <w:rsid w:val="00281088"/>
    <w:rsid w:val="002810AD"/>
    <w:rsid w:val="00281E01"/>
    <w:rsid w:val="002830DE"/>
    <w:rsid w:val="00290AD9"/>
    <w:rsid w:val="002936DE"/>
    <w:rsid w:val="002A06D0"/>
    <w:rsid w:val="002A1910"/>
    <w:rsid w:val="002A3C70"/>
    <w:rsid w:val="002A7509"/>
    <w:rsid w:val="002B0B7F"/>
    <w:rsid w:val="002B1089"/>
    <w:rsid w:val="002B2D8C"/>
    <w:rsid w:val="002B3669"/>
    <w:rsid w:val="002C1F47"/>
    <w:rsid w:val="002D4036"/>
    <w:rsid w:val="002D4879"/>
    <w:rsid w:val="002E13EB"/>
    <w:rsid w:val="002E187F"/>
    <w:rsid w:val="002E2704"/>
    <w:rsid w:val="002F12D2"/>
    <w:rsid w:val="002F3A44"/>
    <w:rsid w:val="002F517C"/>
    <w:rsid w:val="003013BF"/>
    <w:rsid w:val="00302786"/>
    <w:rsid w:val="003027BB"/>
    <w:rsid w:val="00304FF3"/>
    <w:rsid w:val="00313C2C"/>
    <w:rsid w:val="00316A58"/>
    <w:rsid w:val="00320E22"/>
    <w:rsid w:val="00322888"/>
    <w:rsid w:val="00327568"/>
    <w:rsid w:val="00340593"/>
    <w:rsid w:val="00341C27"/>
    <w:rsid w:val="00342A05"/>
    <w:rsid w:val="00344CDA"/>
    <w:rsid w:val="00347C7C"/>
    <w:rsid w:val="003509C3"/>
    <w:rsid w:val="00350AF2"/>
    <w:rsid w:val="0036259B"/>
    <w:rsid w:val="00370A09"/>
    <w:rsid w:val="00371EC4"/>
    <w:rsid w:val="003728D5"/>
    <w:rsid w:val="00374078"/>
    <w:rsid w:val="003740A5"/>
    <w:rsid w:val="00376C4A"/>
    <w:rsid w:val="0038149E"/>
    <w:rsid w:val="003817BC"/>
    <w:rsid w:val="00381FCE"/>
    <w:rsid w:val="003824BB"/>
    <w:rsid w:val="00384F6A"/>
    <w:rsid w:val="0039382F"/>
    <w:rsid w:val="003943E5"/>
    <w:rsid w:val="00396FC2"/>
    <w:rsid w:val="003A39A4"/>
    <w:rsid w:val="003B15DA"/>
    <w:rsid w:val="003B1778"/>
    <w:rsid w:val="003B60E1"/>
    <w:rsid w:val="003C1C9F"/>
    <w:rsid w:val="003C2A3D"/>
    <w:rsid w:val="003C35A2"/>
    <w:rsid w:val="003C3EBA"/>
    <w:rsid w:val="003C6DAF"/>
    <w:rsid w:val="003D2BB9"/>
    <w:rsid w:val="003D4AD2"/>
    <w:rsid w:val="003D7007"/>
    <w:rsid w:val="003E0E66"/>
    <w:rsid w:val="003E6A48"/>
    <w:rsid w:val="003E76C0"/>
    <w:rsid w:val="003F0779"/>
    <w:rsid w:val="003F33E8"/>
    <w:rsid w:val="003F3411"/>
    <w:rsid w:val="003F5EBC"/>
    <w:rsid w:val="00402A3B"/>
    <w:rsid w:val="0040370F"/>
    <w:rsid w:val="004111AE"/>
    <w:rsid w:val="00413949"/>
    <w:rsid w:val="00415A2F"/>
    <w:rsid w:val="004165D1"/>
    <w:rsid w:val="004165DA"/>
    <w:rsid w:val="0042193D"/>
    <w:rsid w:val="004254C0"/>
    <w:rsid w:val="00426408"/>
    <w:rsid w:val="00430769"/>
    <w:rsid w:val="0043423F"/>
    <w:rsid w:val="004345BA"/>
    <w:rsid w:val="00440D7A"/>
    <w:rsid w:val="004421B8"/>
    <w:rsid w:val="00443C42"/>
    <w:rsid w:val="00446C4F"/>
    <w:rsid w:val="004517AE"/>
    <w:rsid w:val="004518A1"/>
    <w:rsid w:val="00455E20"/>
    <w:rsid w:val="00456052"/>
    <w:rsid w:val="00457201"/>
    <w:rsid w:val="0046155C"/>
    <w:rsid w:val="00464913"/>
    <w:rsid w:val="00476A9E"/>
    <w:rsid w:val="00484AAF"/>
    <w:rsid w:val="004863B0"/>
    <w:rsid w:val="004877DE"/>
    <w:rsid w:val="00497A6C"/>
    <w:rsid w:val="004A2F36"/>
    <w:rsid w:val="004A3A1E"/>
    <w:rsid w:val="004B0FBE"/>
    <w:rsid w:val="004B34FA"/>
    <w:rsid w:val="004B511C"/>
    <w:rsid w:val="004B5CA3"/>
    <w:rsid w:val="004B67AB"/>
    <w:rsid w:val="004B6880"/>
    <w:rsid w:val="004B7A92"/>
    <w:rsid w:val="004B7DC3"/>
    <w:rsid w:val="004B7EE4"/>
    <w:rsid w:val="004C2A1B"/>
    <w:rsid w:val="004C718D"/>
    <w:rsid w:val="004E1585"/>
    <w:rsid w:val="004E66B5"/>
    <w:rsid w:val="004E7A24"/>
    <w:rsid w:val="004F3122"/>
    <w:rsid w:val="004F4D31"/>
    <w:rsid w:val="00501395"/>
    <w:rsid w:val="0051587C"/>
    <w:rsid w:val="00515E71"/>
    <w:rsid w:val="005228B1"/>
    <w:rsid w:val="00525C7E"/>
    <w:rsid w:val="00531C15"/>
    <w:rsid w:val="0053269C"/>
    <w:rsid w:val="00533FEA"/>
    <w:rsid w:val="005374E6"/>
    <w:rsid w:val="00537AC7"/>
    <w:rsid w:val="00540DF2"/>
    <w:rsid w:val="00543894"/>
    <w:rsid w:val="00547F89"/>
    <w:rsid w:val="00553B6E"/>
    <w:rsid w:val="00557C74"/>
    <w:rsid w:val="00557DD5"/>
    <w:rsid w:val="00562DAF"/>
    <w:rsid w:val="00566A45"/>
    <w:rsid w:val="0057098A"/>
    <w:rsid w:val="00573866"/>
    <w:rsid w:val="00584AA2"/>
    <w:rsid w:val="00585499"/>
    <w:rsid w:val="00585F7E"/>
    <w:rsid w:val="00586BE0"/>
    <w:rsid w:val="005871AE"/>
    <w:rsid w:val="00592450"/>
    <w:rsid w:val="005A10E2"/>
    <w:rsid w:val="005A1A14"/>
    <w:rsid w:val="005A1F97"/>
    <w:rsid w:val="005A55A1"/>
    <w:rsid w:val="005B05C8"/>
    <w:rsid w:val="005B2004"/>
    <w:rsid w:val="005C2EBD"/>
    <w:rsid w:val="005C3087"/>
    <w:rsid w:val="005C58A0"/>
    <w:rsid w:val="005D0719"/>
    <w:rsid w:val="005D3A65"/>
    <w:rsid w:val="005D6319"/>
    <w:rsid w:val="005D75BD"/>
    <w:rsid w:val="005D7DFE"/>
    <w:rsid w:val="005E0627"/>
    <w:rsid w:val="005E1F22"/>
    <w:rsid w:val="005E28D3"/>
    <w:rsid w:val="005E3959"/>
    <w:rsid w:val="005E553D"/>
    <w:rsid w:val="005F49DE"/>
    <w:rsid w:val="0060375D"/>
    <w:rsid w:val="006166AF"/>
    <w:rsid w:val="0062154A"/>
    <w:rsid w:val="00621961"/>
    <w:rsid w:val="00623E88"/>
    <w:rsid w:val="0062409A"/>
    <w:rsid w:val="006242B9"/>
    <w:rsid w:val="00625AB3"/>
    <w:rsid w:val="00626F58"/>
    <w:rsid w:val="00630586"/>
    <w:rsid w:val="00632ABB"/>
    <w:rsid w:val="00641792"/>
    <w:rsid w:val="006509B1"/>
    <w:rsid w:val="00652408"/>
    <w:rsid w:val="00655A39"/>
    <w:rsid w:val="006562C1"/>
    <w:rsid w:val="006600D9"/>
    <w:rsid w:val="00672BED"/>
    <w:rsid w:val="00677A0A"/>
    <w:rsid w:val="00692CAE"/>
    <w:rsid w:val="00696DF0"/>
    <w:rsid w:val="006B02F8"/>
    <w:rsid w:val="006B21A3"/>
    <w:rsid w:val="006B344E"/>
    <w:rsid w:val="006B3766"/>
    <w:rsid w:val="006B3DBD"/>
    <w:rsid w:val="006C2FD2"/>
    <w:rsid w:val="006C4728"/>
    <w:rsid w:val="006C7DC7"/>
    <w:rsid w:val="006D205A"/>
    <w:rsid w:val="006D32CE"/>
    <w:rsid w:val="006D6FD4"/>
    <w:rsid w:val="006E4814"/>
    <w:rsid w:val="006E5676"/>
    <w:rsid w:val="006E6021"/>
    <w:rsid w:val="006E7DCF"/>
    <w:rsid w:val="00707317"/>
    <w:rsid w:val="0071155A"/>
    <w:rsid w:val="007157CA"/>
    <w:rsid w:val="00716BD8"/>
    <w:rsid w:val="0072612D"/>
    <w:rsid w:val="00731CA2"/>
    <w:rsid w:val="0073251E"/>
    <w:rsid w:val="007325AB"/>
    <w:rsid w:val="0073488F"/>
    <w:rsid w:val="00734D3F"/>
    <w:rsid w:val="00741577"/>
    <w:rsid w:val="0074409E"/>
    <w:rsid w:val="007478E4"/>
    <w:rsid w:val="0075128F"/>
    <w:rsid w:val="0075232D"/>
    <w:rsid w:val="0075552D"/>
    <w:rsid w:val="00773534"/>
    <w:rsid w:val="00774EFD"/>
    <w:rsid w:val="0078650F"/>
    <w:rsid w:val="00787BA1"/>
    <w:rsid w:val="007A4FB9"/>
    <w:rsid w:val="007B3F7A"/>
    <w:rsid w:val="007B5FC0"/>
    <w:rsid w:val="007C0349"/>
    <w:rsid w:val="007C0FED"/>
    <w:rsid w:val="007C2A30"/>
    <w:rsid w:val="007C3588"/>
    <w:rsid w:val="007D3519"/>
    <w:rsid w:val="007D35EC"/>
    <w:rsid w:val="007D494E"/>
    <w:rsid w:val="007D6F0B"/>
    <w:rsid w:val="007E2002"/>
    <w:rsid w:val="007E42F2"/>
    <w:rsid w:val="007E45FA"/>
    <w:rsid w:val="007E6835"/>
    <w:rsid w:val="007E6CA4"/>
    <w:rsid w:val="007F202D"/>
    <w:rsid w:val="007F5E77"/>
    <w:rsid w:val="007F77C0"/>
    <w:rsid w:val="007F7934"/>
    <w:rsid w:val="00800E4F"/>
    <w:rsid w:val="00805C1F"/>
    <w:rsid w:val="00812EC0"/>
    <w:rsid w:val="00816705"/>
    <w:rsid w:val="008215FA"/>
    <w:rsid w:val="008252B2"/>
    <w:rsid w:val="00825CDE"/>
    <w:rsid w:val="00833B9A"/>
    <w:rsid w:val="00834E96"/>
    <w:rsid w:val="00837486"/>
    <w:rsid w:val="0084005A"/>
    <w:rsid w:val="00840C2D"/>
    <w:rsid w:val="00840D79"/>
    <w:rsid w:val="00851FFC"/>
    <w:rsid w:val="00855BDC"/>
    <w:rsid w:val="008609C0"/>
    <w:rsid w:val="00860FCE"/>
    <w:rsid w:val="00863855"/>
    <w:rsid w:val="00865A06"/>
    <w:rsid w:val="00866577"/>
    <w:rsid w:val="00867062"/>
    <w:rsid w:val="00872F67"/>
    <w:rsid w:val="00880642"/>
    <w:rsid w:val="00882F66"/>
    <w:rsid w:val="008863F1"/>
    <w:rsid w:val="00891506"/>
    <w:rsid w:val="00893A5E"/>
    <w:rsid w:val="00894C8A"/>
    <w:rsid w:val="00895454"/>
    <w:rsid w:val="008A1C9B"/>
    <w:rsid w:val="008A2E6F"/>
    <w:rsid w:val="008A52F3"/>
    <w:rsid w:val="008A6714"/>
    <w:rsid w:val="008B1691"/>
    <w:rsid w:val="008B30DE"/>
    <w:rsid w:val="008B3237"/>
    <w:rsid w:val="008B499E"/>
    <w:rsid w:val="008B7E80"/>
    <w:rsid w:val="008B7FF1"/>
    <w:rsid w:val="008C0A66"/>
    <w:rsid w:val="008C117E"/>
    <w:rsid w:val="008D0AE1"/>
    <w:rsid w:val="008D0BC4"/>
    <w:rsid w:val="008E046D"/>
    <w:rsid w:val="008E0BFA"/>
    <w:rsid w:val="008E546B"/>
    <w:rsid w:val="008F18D3"/>
    <w:rsid w:val="008F7A2D"/>
    <w:rsid w:val="00903742"/>
    <w:rsid w:val="00912C11"/>
    <w:rsid w:val="00914AEC"/>
    <w:rsid w:val="00914C57"/>
    <w:rsid w:val="00915E93"/>
    <w:rsid w:val="009179A0"/>
    <w:rsid w:val="009211D8"/>
    <w:rsid w:val="00935248"/>
    <w:rsid w:val="0095172B"/>
    <w:rsid w:val="00964F8A"/>
    <w:rsid w:val="00966AD7"/>
    <w:rsid w:val="00966D58"/>
    <w:rsid w:val="00972516"/>
    <w:rsid w:val="009729F0"/>
    <w:rsid w:val="009738E5"/>
    <w:rsid w:val="009746AF"/>
    <w:rsid w:val="00975708"/>
    <w:rsid w:val="00983DF4"/>
    <w:rsid w:val="00984362"/>
    <w:rsid w:val="00984C3C"/>
    <w:rsid w:val="009946FD"/>
    <w:rsid w:val="00996D0F"/>
    <w:rsid w:val="009A1A39"/>
    <w:rsid w:val="009A5125"/>
    <w:rsid w:val="009B1119"/>
    <w:rsid w:val="009B55C2"/>
    <w:rsid w:val="009C055C"/>
    <w:rsid w:val="009C35F7"/>
    <w:rsid w:val="009D33EE"/>
    <w:rsid w:val="009D6DE7"/>
    <w:rsid w:val="009E31B2"/>
    <w:rsid w:val="009E5FC3"/>
    <w:rsid w:val="00A0154E"/>
    <w:rsid w:val="00A03135"/>
    <w:rsid w:val="00A0538C"/>
    <w:rsid w:val="00A15CA2"/>
    <w:rsid w:val="00A16D4D"/>
    <w:rsid w:val="00A2265D"/>
    <w:rsid w:val="00A23613"/>
    <w:rsid w:val="00A237CD"/>
    <w:rsid w:val="00A26114"/>
    <w:rsid w:val="00A30393"/>
    <w:rsid w:val="00A30467"/>
    <w:rsid w:val="00A31FAB"/>
    <w:rsid w:val="00A3537A"/>
    <w:rsid w:val="00A35ED7"/>
    <w:rsid w:val="00A374F8"/>
    <w:rsid w:val="00A40547"/>
    <w:rsid w:val="00A4488E"/>
    <w:rsid w:val="00A46227"/>
    <w:rsid w:val="00A46BA0"/>
    <w:rsid w:val="00A50E0A"/>
    <w:rsid w:val="00A522DC"/>
    <w:rsid w:val="00A62A66"/>
    <w:rsid w:val="00A63622"/>
    <w:rsid w:val="00A67560"/>
    <w:rsid w:val="00A70558"/>
    <w:rsid w:val="00A7056C"/>
    <w:rsid w:val="00A73729"/>
    <w:rsid w:val="00A76B12"/>
    <w:rsid w:val="00A80248"/>
    <w:rsid w:val="00A81D14"/>
    <w:rsid w:val="00A8532A"/>
    <w:rsid w:val="00A86A41"/>
    <w:rsid w:val="00A86D46"/>
    <w:rsid w:val="00A915D1"/>
    <w:rsid w:val="00A91A47"/>
    <w:rsid w:val="00A91B71"/>
    <w:rsid w:val="00AB44DC"/>
    <w:rsid w:val="00AB7494"/>
    <w:rsid w:val="00AC355D"/>
    <w:rsid w:val="00AC3CD4"/>
    <w:rsid w:val="00AD0820"/>
    <w:rsid w:val="00AD2E91"/>
    <w:rsid w:val="00AD5523"/>
    <w:rsid w:val="00AD7D1F"/>
    <w:rsid w:val="00AE0DA5"/>
    <w:rsid w:val="00AE7ABF"/>
    <w:rsid w:val="00AF6DB2"/>
    <w:rsid w:val="00B03B0A"/>
    <w:rsid w:val="00B04E7F"/>
    <w:rsid w:val="00B0509B"/>
    <w:rsid w:val="00B175DC"/>
    <w:rsid w:val="00B331A5"/>
    <w:rsid w:val="00B34201"/>
    <w:rsid w:val="00B369D5"/>
    <w:rsid w:val="00B40AB7"/>
    <w:rsid w:val="00B40B54"/>
    <w:rsid w:val="00B425ED"/>
    <w:rsid w:val="00B51786"/>
    <w:rsid w:val="00B54D7C"/>
    <w:rsid w:val="00B61F08"/>
    <w:rsid w:val="00B628FA"/>
    <w:rsid w:val="00B63D56"/>
    <w:rsid w:val="00B6649E"/>
    <w:rsid w:val="00B73778"/>
    <w:rsid w:val="00B745A2"/>
    <w:rsid w:val="00B7607F"/>
    <w:rsid w:val="00B826FA"/>
    <w:rsid w:val="00B83737"/>
    <w:rsid w:val="00B85EFB"/>
    <w:rsid w:val="00B90D79"/>
    <w:rsid w:val="00B93717"/>
    <w:rsid w:val="00B94FDD"/>
    <w:rsid w:val="00B96FE9"/>
    <w:rsid w:val="00BA059B"/>
    <w:rsid w:val="00BA1BEF"/>
    <w:rsid w:val="00BA53F8"/>
    <w:rsid w:val="00BA5BA4"/>
    <w:rsid w:val="00BB13BB"/>
    <w:rsid w:val="00BB2487"/>
    <w:rsid w:val="00BB77BF"/>
    <w:rsid w:val="00BC04F7"/>
    <w:rsid w:val="00BC4B64"/>
    <w:rsid w:val="00BC585E"/>
    <w:rsid w:val="00BC60CE"/>
    <w:rsid w:val="00BD23B6"/>
    <w:rsid w:val="00BD2BC8"/>
    <w:rsid w:val="00BD5F95"/>
    <w:rsid w:val="00BF7DDD"/>
    <w:rsid w:val="00C04334"/>
    <w:rsid w:val="00C06B47"/>
    <w:rsid w:val="00C111F7"/>
    <w:rsid w:val="00C14667"/>
    <w:rsid w:val="00C16F26"/>
    <w:rsid w:val="00C3397F"/>
    <w:rsid w:val="00C347E1"/>
    <w:rsid w:val="00C36D9F"/>
    <w:rsid w:val="00C36EC8"/>
    <w:rsid w:val="00C37064"/>
    <w:rsid w:val="00C46875"/>
    <w:rsid w:val="00C50268"/>
    <w:rsid w:val="00C502FD"/>
    <w:rsid w:val="00C56DF7"/>
    <w:rsid w:val="00C61B82"/>
    <w:rsid w:val="00C63587"/>
    <w:rsid w:val="00C678C3"/>
    <w:rsid w:val="00C70ADF"/>
    <w:rsid w:val="00C724F7"/>
    <w:rsid w:val="00C8030A"/>
    <w:rsid w:val="00C832CE"/>
    <w:rsid w:val="00C84873"/>
    <w:rsid w:val="00C877F3"/>
    <w:rsid w:val="00C94C0B"/>
    <w:rsid w:val="00CA74F3"/>
    <w:rsid w:val="00CB0E2B"/>
    <w:rsid w:val="00CB3605"/>
    <w:rsid w:val="00CB6E3F"/>
    <w:rsid w:val="00CB7F25"/>
    <w:rsid w:val="00CC4332"/>
    <w:rsid w:val="00CC6ACB"/>
    <w:rsid w:val="00CD70F0"/>
    <w:rsid w:val="00CE5776"/>
    <w:rsid w:val="00CF1C84"/>
    <w:rsid w:val="00CF7E27"/>
    <w:rsid w:val="00D030A2"/>
    <w:rsid w:val="00D05E19"/>
    <w:rsid w:val="00D07B90"/>
    <w:rsid w:val="00D12A29"/>
    <w:rsid w:val="00D15E9C"/>
    <w:rsid w:val="00D168E7"/>
    <w:rsid w:val="00D23D8B"/>
    <w:rsid w:val="00D248CE"/>
    <w:rsid w:val="00D2658D"/>
    <w:rsid w:val="00D316E3"/>
    <w:rsid w:val="00D33C96"/>
    <w:rsid w:val="00D33E64"/>
    <w:rsid w:val="00D35ACF"/>
    <w:rsid w:val="00D3765A"/>
    <w:rsid w:val="00D414B7"/>
    <w:rsid w:val="00D44FE4"/>
    <w:rsid w:val="00D461ED"/>
    <w:rsid w:val="00D4639E"/>
    <w:rsid w:val="00D476E3"/>
    <w:rsid w:val="00D529A4"/>
    <w:rsid w:val="00D52EAB"/>
    <w:rsid w:val="00D545C9"/>
    <w:rsid w:val="00D54E2F"/>
    <w:rsid w:val="00D55BE6"/>
    <w:rsid w:val="00D55DF8"/>
    <w:rsid w:val="00D61BF5"/>
    <w:rsid w:val="00D7108F"/>
    <w:rsid w:val="00D71DDA"/>
    <w:rsid w:val="00D814B1"/>
    <w:rsid w:val="00D81875"/>
    <w:rsid w:val="00D82A9A"/>
    <w:rsid w:val="00D905A8"/>
    <w:rsid w:val="00D9157D"/>
    <w:rsid w:val="00D91FD1"/>
    <w:rsid w:val="00D9263E"/>
    <w:rsid w:val="00DA0CC1"/>
    <w:rsid w:val="00DA2BCD"/>
    <w:rsid w:val="00DA3274"/>
    <w:rsid w:val="00DA5AAE"/>
    <w:rsid w:val="00DB0B65"/>
    <w:rsid w:val="00DB3558"/>
    <w:rsid w:val="00DB36B4"/>
    <w:rsid w:val="00DB67BC"/>
    <w:rsid w:val="00DB6FEB"/>
    <w:rsid w:val="00DC2B66"/>
    <w:rsid w:val="00DC3542"/>
    <w:rsid w:val="00DC3C79"/>
    <w:rsid w:val="00DC6655"/>
    <w:rsid w:val="00DD1EF4"/>
    <w:rsid w:val="00DE679B"/>
    <w:rsid w:val="00DE7709"/>
    <w:rsid w:val="00DE7B62"/>
    <w:rsid w:val="00DF0755"/>
    <w:rsid w:val="00DF0855"/>
    <w:rsid w:val="00DF47A0"/>
    <w:rsid w:val="00DF7629"/>
    <w:rsid w:val="00E0035E"/>
    <w:rsid w:val="00E021D8"/>
    <w:rsid w:val="00E122E7"/>
    <w:rsid w:val="00E169E3"/>
    <w:rsid w:val="00E16B19"/>
    <w:rsid w:val="00E279DA"/>
    <w:rsid w:val="00E30419"/>
    <w:rsid w:val="00E30FF6"/>
    <w:rsid w:val="00E36E10"/>
    <w:rsid w:val="00E44862"/>
    <w:rsid w:val="00E452AA"/>
    <w:rsid w:val="00E537A8"/>
    <w:rsid w:val="00E627A4"/>
    <w:rsid w:val="00E631F4"/>
    <w:rsid w:val="00E63863"/>
    <w:rsid w:val="00E71508"/>
    <w:rsid w:val="00E715E7"/>
    <w:rsid w:val="00E71DFB"/>
    <w:rsid w:val="00E737BD"/>
    <w:rsid w:val="00E8584E"/>
    <w:rsid w:val="00E86374"/>
    <w:rsid w:val="00E86487"/>
    <w:rsid w:val="00E967E6"/>
    <w:rsid w:val="00E97030"/>
    <w:rsid w:val="00EA63EE"/>
    <w:rsid w:val="00EB6162"/>
    <w:rsid w:val="00EB62A1"/>
    <w:rsid w:val="00EC0DD7"/>
    <w:rsid w:val="00EC4018"/>
    <w:rsid w:val="00EC614E"/>
    <w:rsid w:val="00EC6967"/>
    <w:rsid w:val="00ED15D0"/>
    <w:rsid w:val="00ED2F7B"/>
    <w:rsid w:val="00ED521B"/>
    <w:rsid w:val="00EE71C8"/>
    <w:rsid w:val="00EF01A0"/>
    <w:rsid w:val="00EF0739"/>
    <w:rsid w:val="00EF1F4B"/>
    <w:rsid w:val="00EF3587"/>
    <w:rsid w:val="00EF447B"/>
    <w:rsid w:val="00EF4887"/>
    <w:rsid w:val="00F00E9A"/>
    <w:rsid w:val="00F07CB3"/>
    <w:rsid w:val="00F11BBC"/>
    <w:rsid w:val="00F130A8"/>
    <w:rsid w:val="00F24A1E"/>
    <w:rsid w:val="00F26666"/>
    <w:rsid w:val="00F26A42"/>
    <w:rsid w:val="00F27557"/>
    <w:rsid w:val="00F31478"/>
    <w:rsid w:val="00F34C7B"/>
    <w:rsid w:val="00F4073B"/>
    <w:rsid w:val="00F4764D"/>
    <w:rsid w:val="00F510FA"/>
    <w:rsid w:val="00F538A0"/>
    <w:rsid w:val="00F546B8"/>
    <w:rsid w:val="00F573C2"/>
    <w:rsid w:val="00F60D19"/>
    <w:rsid w:val="00F60D38"/>
    <w:rsid w:val="00F620DD"/>
    <w:rsid w:val="00F63421"/>
    <w:rsid w:val="00F65D28"/>
    <w:rsid w:val="00F669A5"/>
    <w:rsid w:val="00F70B8E"/>
    <w:rsid w:val="00F760F8"/>
    <w:rsid w:val="00F870F8"/>
    <w:rsid w:val="00F90F22"/>
    <w:rsid w:val="00F9256C"/>
    <w:rsid w:val="00F93B88"/>
    <w:rsid w:val="00F954DE"/>
    <w:rsid w:val="00F955C0"/>
    <w:rsid w:val="00F97F42"/>
    <w:rsid w:val="00FA2414"/>
    <w:rsid w:val="00FA26EF"/>
    <w:rsid w:val="00FA2C1C"/>
    <w:rsid w:val="00FA4C9B"/>
    <w:rsid w:val="00FA59A0"/>
    <w:rsid w:val="00FA7218"/>
    <w:rsid w:val="00FB2543"/>
    <w:rsid w:val="00FB25E9"/>
    <w:rsid w:val="00FB5698"/>
    <w:rsid w:val="00FB603F"/>
    <w:rsid w:val="00FB6A9D"/>
    <w:rsid w:val="00FC0549"/>
    <w:rsid w:val="00FC0875"/>
    <w:rsid w:val="00FC4317"/>
    <w:rsid w:val="00FC799D"/>
    <w:rsid w:val="00FD2682"/>
    <w:rsid w:val="00FD5EC7"/>
    <w:rsid w:val="00FD76B1"/>
    <w:rsid w:val="00FD7C63"/>
    <w:rsid w:val="00FE0974"/>
    <w:rsid w:val="00FF138F"/>
    <w:rsid w:val="00FF35B4"/>
    <w:rsid w:val="00FF6D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22DC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99"/>
    <w:qFormat/>
    <w:rsid w:val="00A522DC"/>
    <w:rPr>
      <w:lang w:eastAsia="en-US"/>
    </w:rPr>
  </w:style>
  <w:style w:type="table" w:styleId="TableGrid">
    <w:name w:val="Table Grid"/>
    <w:basedOn w:val="TableNormal"/>
    <w:uiPriority w:val="99"/>
    <w:rsid w:val="00DC2B6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281088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81088"/>
    <w:rPr>
      <w:rFonts w:ascii="Tahoma" w:hAnsi="Tahoma" w:cs="Tahoma"/>
      <w:sz w:val="16"/>
      <w:szCs w:val="16"/>
      <w:lang w:eastAsia="ru-RU"/>
    </w:rPr>
  </w:style>
  <w:style w:type="paragraph" w:styleId="Header">
    <w:name w:val="header"/>
    <w:basedOn w:val="Normal"/>
    <w:link w:val="HeaderChar"/>
    <w:uiPriority w:val="99"/>
    <w:semiHidden/>
    <w:rsid w:val="00281088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281088"/>
    <w:rPr>
      <w:rFonts w:ascii="Times New Roman" w:hAnsi="Times New Roman" w:cs="Times New Roman"/>
      <w:sz w:val="20"/>
      <w:szCs w:val="20"/>
      <w:lang w:eastAsia="ru-RU"/>
    </w:rPr>
  </w:style>
  <w:style w:type="paragraph" w:styleId="Footer">
    <w:name w:val="footer"/>
    <w:basedOn w:val="Normal"/>
    <w:link w:val="FooterChar"/>
    <w:uiPriority w:val="99"/>
    <w:semiHidden/>
    <w:rsid w:val="00281088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281088"/>
    <w:rPr>
      <w:rFonts w:ascii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116</TotalTime>
  <Pages>74</Pages>
  <Words>17026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21</cp:revision>
  <cp:lastPrinted>2018-09-02T12:03:00Z</cp:lastPrinted>
  <dcterms:created xsi:type="dcterms:W3CDTF">2014-10-04T14:18:00Z</dcterms:created>
  <dcterms:modified xsi:type="dcterms:W3CDTF">2018-12-10T08:38:00Z</dcterms:modified>
</cp:coreProperties>
</file>